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docProps/core.xml" ContentType="application/vnd.openxmlformats-package.core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F7107" w:rsidRDefault="009F7107" w:rsidP="005572C4">
      <w:proofErr w:type="gramStart"/>
      <w:r>
        <w:t>,</w:t>
      </w:r>
      <w:proofErr w:type="spellStart"/>
      <w:r>
        <w:t>s</w:t>
      </w:r>
      <w:proofErr w:type="gramEnd"/>
      <w:r>
        <w:t>#b</w:t>
      </w:r>
      <w:proofErr w:type="spellEnd"/>
      <w:r>
        <w:t xml:space="preserve"> ,:at numb] is repres5t$ by      A#A</w:t>
      </w:r>
    </w:p>
    <w:p w:rsidR="00973DC2" w:rsidRDefault="009F7107" w:rsidP="005572C4">
      <w:r>
        <w:t xml:space="preserve">  </w:t>
      </w:r>
      <w:r w:rsidRPr="009F7107">
        <w:t>po9</w:t>
      </w:r>
      <w:proofErr w:type="gramStart"/>
      <w:r w:rsidRPr="009F7107">
        <w:t>t ;,p</w:t>
      </w:r>
      <w:proofErr w:type="gramEnd"/>
      <w:r w:rsidRPr="009F7107">
        <w:t xml:space="preserve"> on ! numb] l9e 2l8</w:t>
      </w:r>
    </w:p>
    <w:p w:rsidR="00973DC2" w:rsidRDefault="006369D7" w:rsidP="005572C4">
      <w:r>
        <w:rPr>
          <w:noProof/>
        </w:rPr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72" type="#_x0000_t75" style="position:absolute;margin-left:3.6pt;margin-top:25.2pt;width:706.4pt;height:122.4pt;z-index:-251582976;mso-position-horizontal-relative:text;mso-position-vertical-relative:text">
            <v:imagedata r:id="rId5" o:title=""/>
          </v:shape>
          <o:OLEObject Type="Embed" ProgID="CorelDraw.Graphic.18" ShapeID="_x0000_s1072" DrawAspect="Content" ObjectID="_1644662130" r:id="rId6"/>
        </w:object>
      </w:r>
    </w:p>
    <w:p w:rsidR="00973DC2" w:rsidRDefault="00973DC2" w:rsidP="005572C4"/>
    <w:p w:rsidR="00973DC2" w:rsidRDefault="00973DC2" w:rsidP="005572C4"/>
    <w:p w:rsidR="00973DC2" w:rsidRDefault="00973DC2" w:rsidP="005572C4"/>
    <w:p w:rsidR="00973DC2" w:rsidRDefault="00973DC2" w:rsidP="005572C4"/>
    <w:p w:rsidR="00973DC2" w:rsidRDefault="00973DC2" w:rsidP="005572C4"/>
    <w:p w:rsidR="006B7AC0" w:rsidRDefault="009F7107" w:rsidP="006B7AC0">
      <w:r>
        <w:t xml:space="preserve">    </w:t>
      </w:r>
      <w:proofErr w:type="gramStart"/>
      <w:r>
        <w:t>,</w:t>
      </w:r>
      <w:r w:rsidR="006B7AC0" w:rsidRPr="006B7AC0">
        <w:t xml:space="preserve"> </w:t>
      </w:r>
      <w:r w:rsidR="006B7AC0">
        <w:t>,only</w:t>
      </w:r>
      <w:proofErr w:type="gramEnd"/>
      <w:r w:rsidR="006B7AC0">
        <w:t xml:space="preserve"> #j1 #a1 #b1 #c1 #d1 #e1 #f1</w:t>
      </w:r>
    </w:p>
    <w:p w:rsidR="006B7AC0" w:rsidRDefault="006B7AC0" w:rsidP="006B7AC0">
      <w:r>
        <w:t xml:space="preserve">  #g1 #h1 #i1 41 1-1 &amp; / &gt;e </w:t>
      </w:r>
      <w:proofErr w:type="gramStart"/>
      <w:r>
        <w:t>all[</w:t>
      </w:r>
      <w:proofErr w:type="gramEnd"/>
      <w:r>
        <w:t xml:space="preserve">$ 9 </w:t>
      </w:r>
      <w:proofErr w:type="spellStart"/>
      <w:r>
        <w:t>yr</w:t>
      </w:r>
      <w:proofErr w:type="spellEnd"/>
    </w:p>
    <w:p w:rsidR="006B7AC0" w:rsidRDefault="006B7AC0" w:rsidP="006B7AC0">
      <w:r>
        <w:t xml:space="preserve">  </w:t>
      </w:r>
      <w:proofErr w:type="spellStart"/>
      <w:r>
        <w:t>answ</w:t>
      </w:r>
      <w:proofErr w:type="spellEnd"/>
      <w:r>
        <w:t>]</w:t>
      </w:r>
      <w:proofErr w:type="gramStart"/>
      <w:r>
        <w:t>4 ,</w:t>
      </w:r>
      <w:proofErr w:type="spellStart"/>
      <w:r>
        <w:t>answ</w:t>
      </w:r>
      <w:proofErr w:type="spellEnd"/>
      <w:proofErr w:type="gramEnd"/>
      <w:r>
        <w:t>]s t &gt;e mix$ numb]s m/ 2</w:t>
      </w:r>
    </w:p>
    <w:p w:rsidR="006B7AC0" w:rsidRDefault="006B7AC0" w:rsidP="006B7AC0">
      <w:r>
        <w:t xml:space="preserve">  5</w:t>
      </w:r>
      <w:proofErr w:type="gramStart"/>
      <w:r>
        <w:t>t]$</w:t>
      </w:r>
      <w:proofErr w:type="gramEnd"/>
      <w:r>
        <w:t xml:space="preserve"> z an </w:t>
      </w:r>
      <w:proofErr w:type="spellStart"/>
      <w:r>
        <w:t>improp</w:t>
      </w:r>
      <w:proofErr w:type="spellEnd"/>
      <w:r>
        <w:t xml:space="preserve">] </w:t>
      </w:r>
      <w:proofErr w:type="spellStart"/>
      <w:r>
        <w:t>frac;n</w:t>
      </w:r>
      <w:proofErr w:type="spellEnd"/>
      <w:r>
        <w:t xml:space="preserve"> or decimal4</w:t>
      </w:r>
    </w:p>
    <w:p w:rsidR="006B7AC0" w:rsidRDefault="006B7AC0" w:rsidP="006B7AC0">
      <w:r>
        <w:t xml:space="preserve">      </w:t>
      </w:r>
      <w:proofErr w:type="gramStart"/>
      <w:r>
        <w:t>`.&lt;</w:t>
      </w:r>
      <w:proofErr w:type="gramEnd"/>
      <w:r>
        <w:t>,texture 9dicates %ad$ &gt;ea4`</w:t>
      </w:r>
      <w:r w:rsidR="00F2454E">
        <w:t>.</w:t>
      </w:r>
      <w:r>
        <w:t>&gt;</w:t>
      </w:r>
    </w:p>
    <w:p w:rsidR="009F7107" w:rsidRDefault="006369D7" w:rsidP="006B7AC0">
      <w:r>
        <w:rPr>
          <w:noProof/>
        </w:rPr>
        <w:object w:dxaOrig="1440" w:dyaOrig="1440">
          <v:shape id="_x0000_s1027" type="#_x0000_t75" style="position:absolute;margin-left:21.6pt;margin-top:22.8pt;width:522pt;height:80.7pt;z-index:-251656704;mso-position-horizontal-relative:text;mso-position-vertical-relative:text">
            <v:imagedata r:id="rId7" o:title=""/>
          </v:shape>
          <o:OLEObject Type="Embed" ProgID="CorelDraw.Graphic.17" ShapeID="_x0000_s1027" DrawAspect="Content" ObjectID="_1644662131" r:id="rId8"/>
        </w:object>
      </w:r>
    </w:p>
    <w:p w:rsidR="009F7107" w:rsidRDefault="009F7107" w:rsidP="009F7107"/>
    <w:p w:rsidR="009F7107" w:rsidRDefault="009F7107" w:rsidP="009F7107"/>
    <w:p w:rsidR="00973DC2" w:rsidRDefault="00973DC2" w:rsidP="005572C4"/>
    <w:p w:rsidR="00973DC2" w:rsidRDefault="00973DC2" w:rsidP="005572C4"/>
    <w:p w:rsidR="00973DC2" w:rsidRDefault="00973DC2" w:rsidP="005572C4"/>
    <w:p w:rsidR="00973DC2" w:rsidRDefault="00973DC2" w:rsidP="005572C4"/>
    <w:p w:rsidR="00973DC2" w:rsidRDefault="00973DC2" w:rsidP="005572C4"/>
    <w:p w:rsidR="00973DC2" w:rsidRDefault="00973DC2" w:rsidP="005572C4"/>
    <w:p w:rsidR="00973DC2" w:rsidRDefault="00973DC2" w:rsidP="005572C4"/>
    <w:p w:rsidR="0076281A" w:rsidRDefault="0076281A" w:rsidP="005572C4"/>
    <w:p w:rsidR="0076281A" w:rsidRDefault="009F7107" w:rsidP="005572C4">
      <w:r>
        <w:t xml:space="preserve">                                      #B</w:t>
      </w:r>
    </w:p>
    <w:p w:rsidR="0076281A" w:rsidRDefault="007D6879" w:rsidP="005572C4">
      <w:proofErr w:type="gramStart"/>
      <w:r w:rsidRPr="007D6879">
        <w:lastRenderedPageBreak/>
        <w:t>,</w:t>
      </w:r>
      <w:proofErr w:type="spellStart"/>
      <w:r w:rsidRPr="007D6879">
        <w:t>s</w:t>
      </w:r>
      <w:proofErr w:type="gramEnd"/>
      <w:r w:rsidRPr="007D6879">
        <w:t>#c</w:t>
      </w:r>
      <w:proofErr w:type="spellEnd"/>
      <w:r w:rsidRPr="007D6879">
        <w:t xml:space="preserve"> ,:at </w:t>
      </w:r>
      <w:proofErr w:type="spellStart"/>
      <w:r w:rsidRPr="007D6879">
        <w:t>frac;n</w:t>
      </w:r>
      <w:proofErr w:type="spellEnd"/>
      <w:r w:rsidRPr="007D6879">
        <w:t xml:space="preserve"> ( ! circle is </w:t>
      </w:r>
      <w:r w:rsidR="00540E65">
        <w:t xml:space="preserve">       #B</w:t>
      </w:r>
    </w:p>
    <w:p w:rsidR="00540E65" w:rsidRDefault="00540E65" w:rsidP="005572C4">
      <w:r>
        <w:t xml:space="preserve">  </w:t>
      </w:r>
      <w:r w:rsidRPr="007D6879">
        <w:t>%ad$8</w:t>
      </w:r>
    </w:p>
    <w:p w:rsidR="0076281A" w:rsidRDefault="006369D7" w:rsidP="005572C4">
      <w:r>
        <w:rPr>
          <w:rFonts w:asciiTheme="minorHAnsi" w:eastAsiaTheme="minorEastAsia" w:hAnsiTheme="minorHAnsi" w:cstheme="minorBidi"/>
          <w:noProof/>
          <w:sz w:val="22"/>
          <w:szCs w:val="22"/>
        </w:rPr>
        <w:object w:dxaOrig="1440" w:dyaOrig="1440">
          <v:shape id="_x0000_s1028" type="#_x0000_t75" style="position:absolute;margin-left:38.1pt;margin-top:29.4pt;width:252.25pt;height:252.85pt;z-index:-251654656;mso-position-horizontal-relative:text;mso-position-vertical-relative:text">
            <v:imagedata r:id="rId9" o:title=""/>
          </v:shape>
          <o:OLEObject Type="Embed" ProgID="CorelDraw.Graphic.18" ShapeID="_x0000_s1028" DrawAspect="Content" ObjectID="_1644662132" r:id="rId10"/>
        </w:object>
      </w:r>
    </w:p>
    <w:p w:rsidR="0076281A" w:rsidRDefault="0076281A" w:rsidP="005572C4"/>
    <w:p w:rsidR="0076281A" w:rsidRDefault="0076281A" w:rsidP="005572C4"/>
    <w:p w:rsidR="0076281A" w:rsidRDefault="0076281A" w:rsidP="005572C4"/>
    <w:p w:rsidR="0076281A" w:rsidRDefault="0076281A" w:rsidP="005572C4"/>
    <w:p w:rsidR="0076281A" w:rsidRDefault="0076281A" w:rsidP="005572C4"/>
    <w:p w:rsidR="0076281A" w:rsidRDefault="0076281A" w:rsidP="005572C4"/>
    <w:p w:rsidR="0076281A" w:rsidRDefault="0076281A" w:rsidP="005572C4"/>
    <w:p w:rsidR="0076281A" w:rsidRDefault="0076281A" w:rsidP="005572C4"/>
    <w:p w:rsidR="0076281A" w:rsidRDefault="0076281A" w:rsidP="005572C4"/>
    <w:p w:rsidR="0076281A" w:rsidRDefault="0076281A" w:rsidP="005572C4"/>
    <w:p w:rsidR="006B7AC0" w:rsidRDefault="00DD47DC" w:rsidP="006B7AC0">
      <w:r>
        <w:t xml:space="preserve">    </w:t>
      </w:r>
      <w:proofErr w:type="gramStart"/>
      <w:r w:rsidR="006B7AC0">
        <w:t>,only</w:t>
      </w:r>
      <w:proofErr w:type="gramEnd"/>
      <w:r w:rsidR="006B7AC0">
        <w:t xml:space="preserve"> #j1 #a1 #b1 #c1 #d1 #e1 #f1</w:t>
      </w:r>
    </w:p>
    <w:p w:rsidR="006B7AC0" w:rsidRDefault="006B7AC0" w:rsidP="006B7AC0">
      <w:r>
        <w:t xml:space="preserve">  #g1 #h1 #i1 41 1-1 &amp; / &gt;e </w:t>
      </w:r>
      <w:proofErr w:type="gramStart"/>
      <w:r>
        <w:t>all[</w:t>
      </w:r>
      <w:proofErr w:type="gramEnd"/>
      <w:r>
        <w:t xml:space="preserve">$ 9 </w:t>
      </w:r>
      <w:proofErr w:type="spellStart"/>
      <w:r>
        <w:t>yr</w:t>
      </w:r>
      <w:proofErr w:type="spellEnd"/>
    </w:p>
    <w:p w:rsidR="006B7AC0" w:rsidRDefault="006B7AC0" w:rsidP="006B7AC0">
      <w:r>
        <w:t xml:space="preserve">  </w:t>
      </w:r>
      <w:proofErr w:type="spellStart"/>
      <w:r>
        <w:t>answ</w:t>
      </w:r>
      <w:proofErr w:type="spellEnd"/>
      <w:r>
        <w:t>]</w:t>
      </w:r>
      <w:proofErr w:type="gramStart"/>
      <w:r>
        <w:t>4 ,</w:t>
      </w:r>
      <w:proofErr w:type="spellStart"/>
      <w:r>
        <w:t>answ</w:t>
      </w:r>
      <w:proofErr w:type="spellEnd"/>
      <w:proofErr w:type="gramEnd"/>
      <w:r>
        <w:t>]s t &gt;e mix$ numb]s m/ 2</w:t>
      </w:r>
    </w:p>
    <w:p w:rsidR="006B7AC0" w:rsidRDefault="006B7AC0" w:rsidP="006B7AC0">
      <w:r>
        <w:t xml:space="preserve">  5</w:t>
      </w:r>
      <w:proofErr w:type="gramStart"/>
      <w:r>
        <w:t>t]$</w:t>
      </w:r>
      <w:proofErr w:type="gramEnd"/>
      <w:r>
        <w:t xml:space="preserve"> z an </w:t>
      </w:r>
      <w:proofErr w:type="spellStart"/>
      <w:r>
        <w:t>improp</w:t>
      </w:r>
      <w:proofErr w:type="spellEnd"/>
      <w:r>
        <w:t xml:space="preserve">] </w:t>
      </w:r>
      <w:proofErr w:type="spellStart"/>
      <w:r>
        <w:t>frac;n</w:t>
      </w:r>
      <w:proofErr w:type="spellEnd"/>
      <w:r>
        <w:t xml:space="preserve"> or decimal4</w:t>
      </w:r>
    </w:p>
    <w:p w:rsidR="006B7AC0" w:rsidRDefault="006B7AC0" w:rsidP="006B7AC0">
      <w:r>
        <w:t xml:space="preserve">      </w:t>
      </w:r>
      <w:proofErr w:type="gramStart"/>
      <w:r>
        <w:t>`.&lt;</w:t>
      </w:r>
      <w:proofErr w:type="gramEnd"/>
      <w:r>
        <w:t>,texture 9dicates %ad$ &gt;ea4`</w:t>
      </w:r>
      <w:r w:rsidR="007D42C5">
        <w:t>.</w:t>
      </w:r>
      <w:r>
        <w:t>&gt;</w:t>
      </w:r>
    </w:p>
    <w:p w:rsidR="00DD47DC" w:rsidRDefault="006369D7" w:rsidP="006B7AC0">
      <w:r>
        <w:rPr>
          <w:noProof/>
        </w:rPr>
        <w:object w:dxaOrig="1440" w:dyaOrig="1440">
          <v:shape id="_x0000_s1029" type="#_x0000_t75" style="position:absolute;margin-left:21.6pt;margin-top:22.8pt;width:522pt;height:80.7pt;z-index:-251652608;mso-position-horizontal-relative:text;mso-position-vertical-relative:text">
            <v:imagedata r:id="rId7" o:title=""/>
          </v:shape>
          <o:OLEObject Type="Embed" ProgID="CorelDraw.Graphic.17" ShapeID="_x0000_s1029" DrawAspect="Content" ObjectID="_1644662133" r:id="rId11"/>
        </w:object>
      </w:r>
    </w:p>
    <w:p w:rsidR="00DD47DC" w:rsidRDefault="00DD47DC" w:rsidP="00DD47DC"/>
    <w:p w:rsidR="00DD47DC" w:rsidRDefault="00DD47DC" w:rsidP="00DD47DC"/>
    <w:p w:rsidR="00DD47DC" w:rsidRDefault="00DD47DC" w:rsidP="00DD47DC"/>
    <w:p w:rsidR="0076281A" w:rsidRDefault="0076281A" w:rsidP="005572C4"/>
    <w:p w:rsidR="0076281A" w:rsidRDefault="0076281A" w:rsidP="005572C4"/>
    <w:p w:rsidR="0076281A" w:rsidRDefault="005D3F99" w:rsidP="005572C4">
      <w:proofErr w:type="gramStart"/>
      <w:r>
        <w:t>,,</w:t>
      </w:r>
      <w:proofErr w:type="gramEnd"/>
      <w:r>
        <w:t xml:space="preserve">/OP </w:t>
      </w:r>
      <w:r w:rsidR="00DD47DC">
        <w:t xml:space="preserve">     </w:t>
      </w:r>
      <w:r>
        <w:t xml:space="preserve">                          </w:t>
      </w:r>
      <w:r w:rsidR="00DD47DC">
        <w:t xml:space="preserve"> #C</w:t>
      </w:r>
    </w:p>
    <w:p w:rsidR="00D70742" w:rsidRDefault="006369D7" w:rsidP="005572C4">
      <w:r>
        <w:rPr>
          <w:rFonts w:asciiTheme="minorHAnsi" w:eastAsiaTheme="minorEastAsia" w:hAnsiTheme="minorHAnsi" w:cstheme="minorBidi"/>
          <w:noProof/>
          <w:sz w:val="22"/>
          <w:szCs w:val="22"/>
        </w:rPr>
        <w:object w:dxaOrig="1440" w:dyaOrig="1440">
          <v:shape id="_x0000_s1035" type="#_x0000_t75" style="position:absolute;margin-left:37.5pt;margin-top:17.4pt;width:637.9pt;height:648.1pt;z-index:-251643392;mso-position-horizontal-relative:text;mso-position-vertical-relative:text">
            <v:imagedata r:id="rId12" o:title=""/>
          </v:shape>
          <o:OLEObject Type="Embed" ProgID="CorelDraw.Graphic.18" ShapeID="_x0000_s1035" DrawAspect="Content" ObjectID="_1644662134" r:id="rId13"/>
        </w:object>
      </w:r>
      <w:r w:rsidR="00E378F2">
        <w:t xml:space="preserve">                                     </w:t>
      </w:r>
      <w:proofErr w:type="spellStart"/>
      <w:r w:rsidR="00E378F2">
        <w:t>A#c</w:t>
      </w:r>
      <w:proofErr w:type="spellEnd"/>
    </w:p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846936" w:rsidP="005572C4">
      <w:r>
        <w:t xml:space="preserve">                                      #e</w:t>
      </w:r>
      <w:r w:rsidR="00462E08">
        <w:t xml:space="preserve"> </w:t>
      </w:r>
    </w:p>
    <w:p w:rsidR="00D70742" w:rsidRDefault="006369D7" w:rsidP="005572C4">
      <w:r>
        <w:rPr>
          <w:rFonts w:asciiTheme="minorHAnsi" w:eastAsiaTheme="minorEastAsia" w:hAnsiTheme="minorHAnsi" w:cstheme="minorBidi"/>
          <w:noProof/>
          <w:sz w:val="22"/>
          <w:szCs w:val="22"/>
        </w:rPr>
        <w:object w:dxaOrig="1440" w:dyaOrig="1440">
          <v:shape id="_x0000_s1031" type="#_x0000_t75" style="position:absolute;margin-left:34.5pt;margin-top:21.3pt;width:649.45pt;height:644.05pt;z-index:-251648512;mso-position-horizontal-relative:text;mso-position-vertical-relative:text">
            <v:imagedata r:id="rId14" o:title=""/>
          </v:shape>
          <o:OLEObject Type="Embed" ProgID="CorelDraw.Graphic.18" ShapeID="_x0000_s1031" DrawAspect="Content" ObjectID="_1644662135" r:id="rId15"/>
        </w:object>
      </w:r>
      <w:r w:rsidR="00462E08">
        <w:t xml:space="preserve">  </w:t>
      </w:r>
      <w:proofErr w:type="gramStart"/>
      <w:r w:rsidR="00846936">
        <w:t>,a</w:t>
      </w:r>
      <w:proofErr w:type="gramEnd"/>
      <w:r w:rsidR="00846936">
        <w:t xml:space="preserve">                                 </w:t>
      </w:r>
      <w:proofErr w:type="spellStart"/>
      <w:r w:rsidR="00846936">
        <w:t>a#d</w:t>
      </w:r>
      <w:proofErr w:type="spellEnd"/>
    </w:p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CB60EA" w:rsidP="005572C4">
      <w:r>
        <w:t xml:space="preserve">                                      #g</w:t>
      </w:r>
    </w:p>
    <w:p w:rsidR="00D70742" w:rsidRPr="00846936" w:rsidRDefault="006369D7" w:rsidP="005572C4">
      <w:pPr>
        <w:rPr>
          <w:b/>
        </w:rPr>
      </w:pPr>
      <w:r>
        <w:rPr>
          <w:noProof/>
        </w:rPr>
        <w:object w:dxaOrig="1440" w:dyaOrig="1440">
          <v:shape id="_x0000_s1032" type="#_x0000_t75" style="position:absolute;margin-left:28.5pt;margin-top:22.8pt;width:649.3pt;height:643.9pt;z-index:-251647488;mso-position-horizontal-relative:text;mso-position-vertical-relative:text">
            <v:imagedata r:id="rId16" o:title=""/>
          </v:shape>
          <o:OLEObject Type="Embed" ProgID="CorelDraw.Graphic.18" ShapeID="_x0000_s1032" DrawAspect="Content" ObjectID="_1644662136" r:id="rId17"/>
        </w:object>
      </w:r>
      <w:r w:rsidR="00462E08">
        <w:t xml:space="preserve">  </w:t>
      </w:r>
      <w:proofErr w:type="gramStart"/>
      <w:r w:rsidR="00846936">
        <w:t>;,</w:t>
      </w:r>
      <w:proofErr w:type="gramEnd"/>
      <w:r w:rsidR="00846936">
        <w:t xml:space="preserve">b                                </w:t>
      </w:r>
      <w:proofErr w:type="spellStart"/>
      <w:r w:rsidR="00846936">
        <w:t>b#d</w:t>
      </w:r>
      <w:proofErr w:type="spellEnd"/>
    </w:p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CB60EA" w:rsidP="005572C4">
      <w:r>
        <w:t xml:space="preserve">                                      #h</w:t>
      </w:r>
    </w:p>
    <w:p w:rsidR="00D70742" w:rsidRDefault="006369D7" w:rsidP="005572C4">
      <w:r>
        <w:rPr>
          <w:noProof/>
        </w:rPr>
        <w:object w:dxaOrig="1440" w:dyaOrig="1440">
          <v:shape id="_x0000_s1033" type="#_x0000_t75" style="position:absolute;margin-left:28.5pt;margin-top:22.8pt;width:649.3pt;height:643.9pt;z-index:-251646464;mso-position-horizontal-relative:text;mso-position-vertical-relative:text">
            <v:imagedata r:id="rId18" o:title=""/>
          </v:shape>
          <o:OLEObject Type="Embed" ProgID="CorelDraw.Graphic.18" ShapeID="_x0000_s1033" DrawAspect="Content" ObjectID="_1644662137" r:id="rId19"/>
        </w:object>
      </w:r>
      <w:r w:rsidR="00021EED">
        <w:t xml:space="preserve">  </w:t>
      </w:r>
      <w:proofErr w:type="gramStart"/>
      <w:r w:rsidR="00E148FD">
        <w:t>;,</w:t>
      </w:r>
      <w:proofErr w:type="gramEnd"/>
      <w:r w:rsidR="00E148FD">
        <w:t>c                                 #e</w:t>
      </w:r>
    </w:p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CB60EA" w:rsidP="005572C4">
      <w:r>
        <w:t xml:space="preserve">                                      #</w:t>
      </w:r>
      <w:proofErr w:type="spellStart"/>
      <w:r>
        <w:t>i</w:t>
      </w:r>
      <w:proofErr w:type="spellEnd"/>
    </w:p>
    <w:p w:rsidR="00D70742" w:rsidRDefault="006369D7" w:rsidP="005572C4">
      <w:r>
        <w:rPr>
          <w:noProof/>
        </w:rPr>
        <w:object w:dxaOrig="1440" w:dyaOrig="1440">
          <v:shape id="_x0000_s1034" type="#_x0000_t75" style="position:absolute;margin-left:33pt;margin-top:21.3pt;width:649.3pt;height:643.9pt;z-index:-251645440;mso-position-horizontal-relative:text;mso-position-vertical-relative:text">
            <v:imagedata r:id="rId20" o:title=""/>
          </v:shape>
          <o:OLEObject Type="Embed" ProgID="CorelDraw.Graphic.18" ShapeID="_x0000_s1034" DrawAspect="Content" ObjectID="_1644662138" r:id="rId21"/>
        </w:object>
      </w:r>
      <w:r w:rsidR="00021EED">
        <w:t xml:space="preserve">  </w:t>
      </w:r>
      <w:proofErr w:type="gramStart"/>
      <w:r w:rsidR="00CB60EA">
        <w:t>;,</w:t>
      </w:r>
      <w:proofErr w:type="gramEnd"/>
      <w:r w:rsidR="00CB60EA">
        <w:t xml:space="preserve">d                                </w:t>
      </w:r>
      <w:proofErr w:type="spellStart"/>
      <w:r w:rsidR="00CB60EA">
        <w:t>a#e</w:t>
      </w:r>
      <w:proofErr w:type="spellEnd"/>
    </w:p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CB60EA" w:rsidP="005572C4">
      <w:r>
        <w:t xml:space="preserve">                                     #</w:t>
      </w:r>
      <w:proofErr w:type="spellStart"/>
      <w:r>
        <w:t>aj</w:t>
      </w:r>
      <w:proofErr w:type="spellEnd"/>
    </w:p>
    <w:p w:rsidR="003E46ED" w:rsidRDefault="00FD1BBB" w:rsidP="003E46ED">
      <w:r>
        <w:t xml:space="preserve">  </w:t>
      </w:r>
      <w:proofErr w:type="gramStart"/>
      <w:r w:rsidR="003E46ED">
        <w:t>,a</w:t>
      </w:r>
      <w:proofErr w:type="gramEnd"/>
      <w:r w:rsidR="003E46ED">
        <w:t xml:space="preserve">                                 </w:t>
      </w:r>
      <w:proofErr w:type="spellStart"/>
      <w:r w:rsidR="003E46ED">
        <w:t>a#H</w:t>
      </w:r>
      <w:proofErr w:type="spellEnd"/>
    </w:p>
    <w:p w:rsidR="00D70742" w:rsidRDefault="00D70742" w:rsidP="005572C4"/>
    <w:p w:rsidR="00D70742" w:rsidRDefault="006369D7" w:rsidP="005572C4">
      <w:r>
        <w:rPr>
          <w:noProof/>
        </w:rPr>
        <w:object w:dxaOrig="1440" w:dyaOrig="1440">
          <v:shape id="_x0000_s1036" type="#_x0000_t75" style="position:absolute;margin-left:49.5pt;margin-top:.6pt;width:638pt;height:648.25pt;z-index:-251642368;mso-position-horizontal-relative:text;mso-position-vertical-relative:text">
            <v:imagedata r:id="rId22" o:title=""/>
          </v:shape>
          <o:OLEObject Type="Embed" ProgID="CorelDraw.Graphic.18" ShapeID="_x0000_s1036" DrawAspect="Content" ObjectID="_1644662139" r:id="rId23"/>
        </w:object>
      </w:r>
    </w:p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3E46ED" w:rsidP="005572C4">
      <w:r>
        <w:t xml:space="preserve">                                     #AE</w:t>
      </w:r>
    </w:p>
    <w:p w:rsidR="003E46ED" w:rsidRDefault="006369D7" w:rsidP="003E46ED">
      <w:r>
        <w:rPr>
          <w:noProof/>
        </w:rPr>
        <w:object w:dxaOrig="1440" w:dyaOrig="1440">
          <v:shape id="_x0000_s1037" type="#_x0000_t75" style="position:absolute;margin-left:39pt;margin-top:21.9pt;width:638pt;height:648.25pt;z-index:-251641344;mso-position-horizontal-relative:text;mso-position-vertical-relative:text">
            <v:imagedata r:id="rId24" o:title=""/>
          </v:shape>
          <o:OLEObject Type="Embed" ProgID="CorelDraw.Graphic.18" ShapeID="_x0000_s1037" DrawAspect="Content" ObjectID="_1644662140" r:id="rId25"/>
        </w:object>
      </w:r>
      <w:r w:rsidR="00FD1BBB">
        <w:t xml:space="preserve">  </w:t>
      </w:r>
      <w:proofErr w:type="gramStart"/>
      <w:r w:rsidR="003E46ED">
        <w:t>;,</w:t>
      </w:r>
      <w:proofErr w:type="gramEnd"/>
      <w:r w:rsidR="003E46ED">
        <w:t>B                                B#H</w:t>
      </w:r>
    </w:p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3E46ED" w:rsidP="005572C4">
      <w:r>
        <w:t xml:space="preserve">                                     #AF</w:t>
      </w:r>
    </w:p>
    <w:p w:rsidR="005B5AF0" w:rsidRDefault="006369D7" w:rsidP="005B5AF0">
      <w:r>
        <w:rPr>
          <w:noProof/>
        </w:rPr>
        <w:object w:dxaOrig="1440" w:dyaOrig="1440">
          <v:shape id="_x0000_s1038" type="#_x0000_t75" style="position:absolute;margin-left:39pt;margin-top:21.9pt;width:638pt;height:648.25pt;z-index:-251639296;mso-position-horizontal-relative:text;mso-position-vertical-relative:text">
            <v:imagedata r:id="rId26" o:title=""/>
          </v:shape>
          <o:OLEObject Type="Embed" ProgID="CorelDraw.Graphic.18" ShapeID="_x0000_s1038" DrawAspect="Content" ObjectID="_1644662141" r:id="rId27"/>
        </w:object>
      </w:r>
      <w:r w:rsidR="001124CB">
        <w:t xml:space="preserve">  </w:t>
      </w:r>
      <w:proofErr w:type="gramStart"/>
      <w:r w:rsidR="005B5AF0">
        <w:t>;,</w:t>
      </w:r>
      <w:proofErr w:type="gramEnd"/>
      <w:r w:rsidR="005B5AF0">
        <w:t>C                                 #I</w:t>
      </w:r>
    </w:p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5B5AF0" w:rsidP="005572C4">
      <w:r>
        <w:t xml:space="preserve">                                     #AG</w:t>
      </w:r>
    </w:p>
    <w:p w:rsidR="005B5AF0" w:rsidRDefault="006369D7" w:rsidP="005B5AF0">
      <w:r>
        <w:rPr>
          <w:noProof/>
        </w:rPr>
        <w:object w:dxaOrig="1440" w:dyaOrig="1440">
          <v:shape id="_x0000_s1039" type="#_x0000_t75" style="position:absolute;margin-left:39pt;margin-top:21.9pt;width:638pt;height:648.25pt;z-index:-251637248;mso-position-horizontal-relative:text;mso-position-vertical-relative:text">
            <v:imagedata r:id="rId28" o:title=""/>
          </v:shape>
          <o:OLEObject Type="Embed" ProgID="CorelDraw.Graphic.18" ShapeID="_x0000_s1039" DrawAspect="Content" ObjectID="_1644662142" r:id="rId29"/>
        </w:object>
      </w:r>
      <w:r w:rsidR="00B528B1">
        <w:t xml:space="preserve">  </w:t>
      </w:r>
      <w:proofErr w:type="gramStart"/>
      <w:r w:rsidR="005B5AF0">
        <w:t>;,</w:t>
      </w:r>
      <w:proofErr w:type="gramEnd"/>
      <w:r w:rsidR="005B5AF0">
        <w:t>D                                A#I</w:t>
      </w:r>
    </w:p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5B5AF0" w:rsidP="005572C4">
      <w:r>
        <w:t xml:space="preserve">                                     #AH</w:t>
      </w:r>
    </w:p>
    <w:p w:rsidR="0070796F" w:rsidRDefault="0070796F" w:rsidP="005572C4">
      <w:r w:rsidRPr="0070796F">
        <w:t>#</w:t>
      </w:r>
      <w:proofErr w:type="gramStart"/>
      <w:r w:rsidRPr="0070796F">
        <w:t xml:space="preserve">aa </w:t>
      </w:r>
      <w:r>
        <w:t>,</w:t>
      </w:r>
      <w:proofErr w:type="gramEnd"/>
      <w:r>
        <w:t>! &gt;</w:t>
      </w:r>
      <w:proofErr w:type="spellStart"/>
      <w:r>
        <w:t>ea</w:t>
      </w:r>
      <w:proofErr w:type="spellEnd"/>
      <w:r>
        <w:t xml:space="preserve"> </w:t>
      </w:r>
      <w:proofErr w:type="gramStart"/>
      <w:r>
        <w:t>( a</w:t>
      </w:r>
      <w:proofErr w:type="gramEnd"/>
      <w:r>
        <w:t xml:space="preserve"> </w:t>
      </w:r>
      <w:proofErr w:type="spellStart"/>
      <w:r>
        <w:t>squ</w:t>
      </w:r>
      <w:proofErr w:type="spellEnd"/>
      <w:r>
        <w:t>&gt;e is #di         A#AA</w:t>
      </w:r>
    </w:p>
    <w:p w:rsidR="0070796F" w:rsidRDefault="0070796F" w:rsidP="005572C4">
      <w:r>
        <w:t xml:space="preserve">  cm;9#b</w:t>
      </w:r>
      <w:proofErr w:type="gramStart"/>
      <w:r>
        <w:t xml:space="preserve">4 </w:t>
      </w:r>
      <w:r w:rsidRPr="0070796F">
        <w:t>,:at</w:t>
      </w:r>
      <w:proofErr w:type="gramEnd"/>
      <w:r w:rsidRPr="0070796F">
        <w:t xml:space="preserve"> is ! p]</w:t>
      </w:r>
      <w:proofErr w:type="spellStart"/>
      <w:r w:rsidRPr="0070796F">
        <w:t>imet</w:t>
      </w:r>
      <w:proofErr w:type="spellEnd"/>
      <w:r w:rsidRPr="0070796F">
        <w:t>]1 9 cm1 ( !</w:t>
      </w:r>
    </w:p>
    <w:p w:rsidR="00D70742" w:rsidRDefault="0070796F" w:rsidP="005572C4">
      <w:r>
        <w:t xml:space="preserve"> </w:t>
      </w:r>
      <w:r w:rsidRPr="0070796F">
        <w:t xml:space="preserve"> </w:t>
      </w:r>
      <w:proofErr w:type="spellStart"/>
      <w:r w:rsidRPr="0070796F">
        <w:t>squ</w:t>
      </w:r>
      <w:proofErr w:type="spellEnd"/>
      <w:r w:rsidRPr="0070796F">
        <w:t>&gt;e8</w:t>
      </w:r>
    </w:p>
    <w:p w:rsidR="006B7AC0" w:rsidRDefault="0070796F" w:rsidP="006B7AC0">
      <w:r>
        <w:t xml:space="preserve">    </w:t>
      </w:r>
      <w:proofErr w:type="gramStart"/>
      <w:r w:rsidR="006B7AC0">
        <w:t>,only</w:t>
      </w:r>
      <w:proofErr w:type="gramEnd"/>
      <w:r w:rsidR="006B7AC0">
        <w:t xml:space="preserve"> #j1 #a1 #b1 #c1 #d1 #e1 #f1</w:t>
      </w:r>
    </w:p>
    <w:p w:rsidR="006B7AC0" w:rsidRDefault="006B7AC0" w:rsidP="006B7AC0">
      <w:r>
        <w:t xml:space="preserve">  #g1 #h1 #i1 41 1-1 &amp; / &gt;e </w:t>
      </w:r>
      <w:proofErr w:type="gramStart"/>
      <w:r>
        <w:t>all[</w:t>
      </w:r>
      <w:proofErr w:type="gramEnd"/>
      <w:r>
        <w:t xml:space="preserve">$ 9 </w:t>
      </w:r>
      <w:proofErr w:type="spellStart"/>
      <w:r>
        <w:t>yr</w:t>
      </w:r>
      <w:proofErr w:type="spellEnd"/>
    </w:p>
    <w:p w:rsidR="006B7AC0" w:rsidRDefault="006B7AC0" w:rsidP="006B7AC0">
      <w:r>
        <w:t xml:space="preserve">  </w:t>
      </w:r>
      <w:proofErr w:type="spellStart"/>
      <w:r>
        <w:t>answ</w:t>
      </w:r>
      <w:proofErr w:type="spellEnd"/>
      <w:r>
        <w:t>]</w:t>
      </w:r>
      <w:proofErr w:type="gramStart"/>
      <w:r>
        <w:t>4 ,</w:t>
      </w:r>
      <w:proofErr w:type="spellStart"/>
      <w:r>
        <w:t>answ</w:t>
      </w:r>
      <w:proofErr w:type="spellEnd"/>
      <w:proofErr w:type="gramEnd"/>
      <w:r>
        <w:t>]s t &gt;e mix$ numb]s m/ 2</w:t>
      </w:r>
    </w:p>
    <w:p w:rsidR="006B7AC0" w:rsidRDefault="006B7AC0" w:rsidP="006B7AC0">
      <w:r>
        <w:t xml:space="preserve">  5</w:t>
      </w:r>
      <w:proofErr w:type="gramStart"/>
      <w:r>
        <w:t>t]$</w:t>
      </w:r>
      <w:proofErr w:type="gramEnd"/>
      <w:r>
        <w:t xml:space="preserve"> z an </w:t>
      </w:r>
      <w:proofErr w:type="spellStart"/>
      <w:r>
        <w:t>improp</w:t>
      </w:r>
      <w:proofErr w:type="spellEnd"/>
      <w:r>
        <w:t xml:space="preserve">] </w:t>
      </w:r>
      <w:bookmarkStart w:id="0" w:name="_GoBack"/>
      <w:bookmarkEnd w:id="0"/>
      <w:proofErr w:type="spellStart"/>
      <w:r>
        <w:t>frac;n</w:t>
      </w:r>
      <w:proofErr w:type="spellEnd"/>
      <w:r>
        <w:t xml:space="preserve"> or decimal4</w:t>
      </w:r>
    </w:p>
    <w:p w:rsidR="006B7AC0" w:rsidRDefault="006B7AC0" w:rsidP="006B7AC0">
      <w:r>
        <w:t xml:space="preserve">      </w:t>
      </w:r>
      <w:proofErr w:type="gramStart"/>
      <w:r>
        <w:t>`.&lt;</w:t>
      </w:r>
      <w:proofErr w:type="gramEnd"/>
      <w:r>
        <w:t>,texture 9dicates %ad$ &gt;ea4`</w:t>
      </w:r>
      <w:r w:rsidR="00F131E2">
        <w:t>.</w:t>
      </w:r>
      <w:r>
        <w:t>&gt;</w:t>
      </w:r>
    </w:p>
    <w:p w:rsidR="0070796F" w:rsidRDefault="006369D7" w:rsidP="006B7AC0">
      <w:r>
        <w:rPr>
          <w:noProof/>
        </w:rPr>
        <w:object w:dxaOrig="1440" w:dyaOrig="1440">
          <v:shape id="_x0000_s1040" type="#_x0000_t75" style="position:absolute;margin-left:21.6pt;margin-top:22.8pt;width:522pt;height:80.7pt;z-index:-251635200;mso-position-horizontal-relative:text;mso-position-vertical-relative:text">
            <v:imagedata r:id="rId7" o:title=""/>
          </v:shape>
          <o:OLEObject Type="Embed" ProgID="CorelDraw.Graphic.17" ShapeID="_x0000_s1040" DrawAspect="Content" ObjectID="_1644662143" r:id="rId30"/>
        </w:object>
      </w:r>
    </w:p>
    <w:p w:rsidR="0070796F" w:rsidRDefault="0070796F" w:rsidP="0070796F"/>
    <w:p w:rsidR="0070796F" w:rsidRDefault="0070796F" w:rsidP="0070796F"/>
    <w:p w:rsidR="00D70742" w:rsidRDefault="00D70742" w:rsidP="005572C4"/>
    <w:p w:rsidR="00D70742" w:rsidRDefault="00D70742" w:rsidP="005572C4"/>
    <w:p w:rsidR="0070796F" w:rsidRDefault="0070796F" w:rsidP="005572C4">
      <w:r w:rsidRPr="0070796F">
        <w:t>#</w:t>
      </w:r>
      <w:proofErr w:type="gramStart"/>
      <w:r w:rsidRPr="0070796F">
        <w:t>ab ,:at</w:t>
      </w:r>
      <w:proofErr w:type="gramEnd"/>
      <w:r w:rsidRPr="0070796F">
        <w:t xml:space="preserve"> is ! slope ( ! l9e t passes "?</w:t>
      </w:r>
    </w:p>
    <w:p w:rsidR="00D70742" w:rsidRDefault="0070796F" w:rsidP="005572C4">
      <w:r>
        <w:t xml:space="preserve"> </w:t>
      </w:r>
      <w:r w:rsidRPr="0070796F">
        <w:t xml:space="preserve"> ! po9ts "&lt;#b1 #c"&gt; &amp; "&lt;#h1 #f"&gt;8</w:t>
      </w:r>
    </w:p>
    <w:p w:rsidR="006B7AC0" w:rsidRDefault="0070796F" w:rsidP="006B7AC0">
      <w:r>
        <w:t xml:space="preserve">    </w:t>
      </w:r>
      <w:proofErr w:type="gramStart"/>
      <w:r w:rsidR="006B7AC0">
        <w:t>,only</w:t>
      </w:r>
      <w:proofErr w:type="gramEnd"/>
      <w:r w:rsidR="006B7AC0">
        <w:t xml:space="preserve"> #j1 #a1 #b1 #c1 #d1 #e1 #f1</w:t>
      </w:r>
    </w:p>
    <w:p w:rsidR="006B7AC0" w:rsidRDefault="006B7AC0" w:rsidP="006B7AC0">
      <w:r>
        <w:t xml:space="preserve">  #g1 #h1 #i1 41 1-1 &amp; / &gt;e </w:t>
      </w:r>
      <w:proofErr w:type="gramStart"/>
      <w:r>
        <w:t>all[</w:t>
      </w:r>
      <w:proofErr w:type="gramEnd"/>
      <w:r>
        <w:t xml:space="preserve">$ 9 </w:t>
      </w:r>
      <w:proofErr w:type="spellStart"/>
      <w:r>
        <w:t>yr</w:t>
      </w:r>
      <w:proofErr w:type="spellEnd"/>
    </w:p>
    <w:p w:rsidR="006B7AC0" w:rsidRDefault="006B7AC0" w:rsidP="006B7AC0">
      <w:r>
        <w:t xml:space="preserve">  </w:t>
      </w:r>
      <w:proofErr w:type="spellStart"/>
      <w:r>
        <w:t>answ</w:t>
      </w:r>
      <w:proofErr w:type="spellEnd"/>
      <w:r>
        <w:t>]</w:t>
      </w:r>
      <w:proofErr w:type="gramStart"/>
      <w:r>
        <w:t>4 ,</w:t>
      </w:r>
      <w:proofErr w:type="spellStart"/>
      <w:r>
        <w:t>answ</w:t>
      </w:r>
      <w:proofErr w:type="spellEnd"/>
      <w:proofErr w:type="gramEnd"/>
      <w:r>
        <w:t>]s t &gt;e mix$ numb]s m/ 2</w:t>
      </w:r>
    </w:p>
    <w:p w:rsidR="006B7AC0" w:rsidRDefault="006B7AC0" w:rsidP="006B7AC0">
      <w:r>
        <w:t xml:space="preserve">  5</w:t>
      </w:r>
      <w:proofErr w:type="gramStart"/>
      <w:r>
        <w:t>t]$</w:t>
      </w:r>
      <w:proofErr w:type="gramEnd"/>
      <w:r>
        <w:t xml:space="preserve"> z an </w:t>
      </w:r>
      <w:proofErr w:type="spellStart"/>
      <w:r>
        <w:t>improp</w:t>
      </w:r>
      <w:proofErr w:type="spellEnd"/>
      <w:r>
        <w:t xml:space="preserve">] </w:t>
      </w:r>
      <w:proofErr w:type="spellStart"/>
      <w:r>
        <w:t>frac;n</w:t>
      </w:r>
      <w:proofErr w:type="spellEnd"/>
      <w:r>
        <w:t xml:space="preserve"> or decimal4</w:t>
      </w:r>
    </w:p>
    <w:p w:rsidR="0070796F" w:rsidRDefault="006369D7" w:rsidP="006B7AC0">
      <w:r>
        <w:rPr>
          <w:noProof/>
        </w:rPr>
        <w:object w:dxaOrig="1440" w:dyaOrig="1440">
          <v:shape id="_x0000_s1041" type="#_x0000_t75" style="position:absolute;margin-left:21.6pt;margin-top:22.8pt;width:522pt;height:80.7pt;z-index:-251633152;mso-position-horizontal-relative:text;mso-position-vertical-relative:text">
            <v:imagedata r:id="rId7" o:title=""/>
          </v:shape>
          <o:OLEObject Type="Embed" ProgID="CorelDraw.Graphic.17" ShapeID="_x0000_s1041" DrawAspect="Content" ObjectID="_1644662144" r:id="rId31"/>
        </w:object>
      </w:r>
    </w:p>
    <w:p w:rsidR="0070796F" w:rsidRDefault="0070796F" w:rsidP="0070796F"/>
    <w:p w:rsidR="00B2029A" w:rsidRDefault="00B2029A" w:rsidP="0070796F"/>
    <w:p w:rsidR="0070796F" w:rsidRDefault="0070796F" w:rsidP="0070796F"/>
    <w:p w:rsidR="0070796F" w:rsidRDefault="0070796F" w:rsidP="0070796F"/>
    <w:p w:rsidR="00D70742" w:rsidRDefault="0070796F" w:rsidP="005572C4">
      <w:r>
        <w:t xml:space="preserve">                                     #BA</w:t>
      </w:r>
    </w:p>
    <w:p w:rsidR="000248E9" w:rsidRDefault="000248E9" w:rsidP="000248E9">
      <w:r>
        <w:t xml:space="preserve">    </w:t>
      </w:r>
      <w:proofErr w:type="gramStart"/>
      <w:r>
        <w:t>,only</w:t>
      </w:r>
      <w:proofErr w:type="gramEnd"/>
      <w:r>
        <w:t xml:space="preserve"> #j1 #a1 #b1 #c1 #d1 #e1   A#AB </w:t>
      </w:r>
    </w:p>
    <w:p w:rsidR="00832313" w:rsidRDefault="000248E9" w:rsidP="000248E9">
      <w:r>
        <w:t xml:space="preserve">  #f1 #g1 #h1 #i1 </w:t>
      </w:r>
      <w:proofErr w:type="gramStart"/>
      <w:r>
        <w:t>41</w:t>
      </w:r>
      <w:r w:rsidR="00832313">
        <w:t xml:space="preserve"> :</w:t>
      </w:r>
      <w:proofErr w:type="gramEnd"/>
      <w:r w:rsidR="00832313">
        <w:t>-2</w:t>
      </w:r>
      <w:r>
        <w:t xml:space="preserve"> &amp; / &gt;e all[$ 9</w:t>
      </w:r>
    </w:p>
    <w:p w:rsidR="006B7AC0" w:rsidRDefault="00832313" w:rsidP="000248E9">
      <w:r>
        <w:t xml:space="preserve"> </w:t>
      </w:r>
      <w:r w:rsidR="000248E9">
        <w:t xml:space="preserve"> </w:t>
      </w:r>
      <w:proofErr w:type="spellStart"/>
      <w:proofErr w:type="gramStart"/>
      <w:r w:rsidR="000248E9">
        <w:t>yr</w:t>
      </w:r>
      <w:proofErr w:type="spellEnd"/>
      <w:r w:rsidR="000248E9">
        <w:t xml:space="preserve">  </w:t>
      </w:r>
      <w:proofErr w:type="spellStart"/>
      <w:r w:rsidR="000248E9">
        <w:t>answ</w:t>
      </w:r>
      <w:proofErr w:type="spellEnd"/>
      <w:proofErr w:type="gramEnd"/>
      <w:r w:rsidR="000248E9">
        <w:t>]4 ,</w:t>
      </w:r>
      <w:proofErr w:type="spellStart"/>
      <w:r w:rsidR="000248E9">
        <w:t>answ</w:t>
      </w:r>
      <w:proofErr w:type="spellEnd"/>
      <w:r w:rsidR="000248E9">
        <w:t>]s t &gt;e mix$ numb]s m/</w:t>
      </w:r>
    </w:p>
    <w:p w:rsidR="000248E9" w:rsidRDefault="006B7AC0" w:rsidP="000248E9">
      <w:r>
        <w:t xml:space="preserve"> </w:t>
      </w:r>
      <w:r w:rsidR="000248E9">
        <w:t xml:space="preserve"> 2</w:t>
      </w:r>
      <w:r>
        <w:t xml:space="preserve"> </w:t>
      </w:r>
      <w:r w:rsidR="000248E9">
        <w:t>5</w:t>
      </w:r>
      <w:proofErr w:type="gramStart"/>
      <w:r w:rsidR="000248E9">
        <w:t>t]$</w:t>
      </w:r>
      <w:proofErr w:type="gramEnd"/>
      <w:r w:rsidR="000248E9">
        <w:t xml:space="preserve"> z an </w:t>
      </w:r>
      <w:proofErr w:type="spellStart"/>
      <w:r w:rsidR="000248E9">
        <w:t>improp</w:t>
      </w:r>
      <w:proofErr w:type="spellEnd"/>
      <w:r w:rsidR="000248E9">
        <w:t xml:space="preserve">] </w:t>
      </w:r>
      <w:proofErr w:type="spellStart"/>
      <w:r w:rsidR="000248E9">
        <w:t>frac;n</w:t>
      </w:r>
      <w:proofErr w:type="spellEnd"/>
      <w:r w:rsidR="000248E9">
        <w:t xml:space="preserve"> or decimal4</w:t>
      </w:r>
    </w:p>
    <w:p w:rsidR="000248E9" w:rsidRDefault="000248E9" w:rsidP="000248E9">
      <w:r>
        <w:t xml:space="preserve">      </w:t>
      </w:r>
      <w:proofErr w:type="gramStart"/>
      <w:r>
        <w:t>`.&lt;</w:t>
      </w:r>
      <w:proofErr w:type="gramEnd"/>
      <w:r>
        <w:t>,texture 9dicates %ad$ &gt;ea4`</w:t>
      </w:r>
      <w:r w:rsidR="00F131E2">
        <w:t>.</w:t>
      </w:r>
      <w:r>
        <w:t>&gt;</w:t>
      </w:r>
    </w:p>
    <w:p w:rsidR="000248E9" w:rsidRDefault="006369D7" w:rsidP="000248E9">
      <w:r>
        <w:rPr>
          <w:noProof/>
        </w:rPr>
        <w:object w:dxaOrig="1440" w:dyaOrig="1440">
          <v:shape id="_x0000_s1042" type="#_x0000_t75" style="position:absolute;margin-left:21.6pt;margin-top:19.8pt;width:522pt;height:80.7pt;z-index:-251631104;mso-position-horizontal-relative:text;mso-position-vertical-relative:text">
            <v:imagedata r:id="rId7" o:title=""/>
          </v:shape>
          <o:OLEObject Type="Embed" ProgID="CorelDraw.Graphic.17" ShapeID="_x0000_s1042" DrawAspect="Content" ObjectID="_1644662145" r:id="rId32"/>
        </w:object>
      </w:r>
    </w:p>
    <w:p w:rsidR="000248E9" w:rsidRDefault="000248E9" w:rsidP="000248E9"/>
    <w:p w:rsidR="000248E9" w:rsidRDefault="000248E9" w:rsidP="000248E9"/>
    <w:p w:rsidR="000248E9" w:rsidRDefault="000248E9" w:rsidP="000248E9"/>
    <w:p w:rsidR="00D70742" w:rsidRDefault="000248E9" w:rsidP="005572C4">
      <w:r>
        <w:t>-------------------------------------#AC</w:t>
      </w:r>
    </w:p>
    <w:p w:rsidR="000248E9" w:rsidRDefault="000248E9" w:rsidP="005572C4">
      <w:r w:rsidRPr="000248E9">
        <w:t>#</w:t>
      </w:r>
      <w:proofErr w:type="gramStart"/>
      <w:r w:rsidRPr="000248E9">
        <w:t>ad ,:at</w:t>
      </w:r>
      <w:proofErr w:type="gramEnd"/>
      <w:r w:rsidRPr="000248E9">
        <w:t xml:space="preserve"> is ! value ( ;x 9 ! </w:t>
      </w:r>
      <w:proofErr w:type="spellStart"/>
      <w:r w:rsidRPr="000248E9">
        <w:t>equa;n</w:t>
      </w:r>
      <w:proofErr w:type="spellEnd"/>
      <w:r w:rsidRPr="000248E9">
        <w:t xml:space="preserve"> %[n</w:t>
      </w:r>
    </w:p>
    <w:p w:rsidR="00D70742" w:rsidRDefault="000248E9" w:rsidP="005572C4">
      <w:r>
        <w:t xml:space="preserve"> </w:t>
      </w:r>
      <w:r w:rsidRPr="000248E9">
        <w:t xml:space="preserve"> 2l8</w:t>
      </w:r>
    </w:p>
    <w:p w:rsidR="00D70742" w:rsidRDefault="00D70742" w:rsidP="005572C4"/>
    <w:p w:rsidR="00D70742" w:rsidRDefault="000248E9" w:rsidP="005572C4">
      <w:r>
        <w:t xml:space="preserve">    </w:t>
      </w:r>
      <w:r w:rsidRPr="000248E9">
        <w:t>x;9#c"6#a "7 #</w:t>
      </w:r>
      <w:proofErr w:type="spellStart"/>
      <w:r w:rsidRPr="000248E9">
        <w:t>i</w:t>
      </w:r>
      <w:proofErr w:type="spellEnd"/>
    </w:p>
    <w:p w:rsidR="00D70742" w:rsidRDefault="00D70742" w:rsidP="005572C4"/>
    <w:p w:rsidR="00832313" w:rsidRDefault="000248E9" w:rsidP="00832313">
      <w:r>
        <w:t xml:space="preserve">    </w:t>
      </w:r>
      <w:proofErr w:type="gramStart"/>
      <w:r w:rsidR="00832313">
        <w:t>,only</w:t>
      </w:r>
      <w:proofErr w:type="gramEnd"/>
      <w:r w:rsidR="00832313">
        <w:t xml:space="preserve"> #j1 #a1 #b1 #c1 #d1 #e1 #f1</w:t>
      </w:r>
    </w:p>
    <w:p w:rsidR="00832313" w:rsidRDefault="00832313" w:rsidP="00832313">
      <w:r>
        <w:t xml:space="preserve">  #g1 #h1 #i1 41 1-1 &amp; / &gt;e </w:t>
      </w:r>
      <w:proofErr w:type="gramStart"/>
      <w:r>
        <w:t>all[</w:t>
      </w:r>
      <w:proofErr w:type="gramEnd"/>
      <w:r>
        <w:t xml:space="preserve">$ 9 </w:t>
      </w:r>
      <w:proofErr w:type="spellStart"/>
      <w:r>
        <w:t>yr</w:t>
      </w:r>
      <w:proofErr w:type="spellEnd"/>
    </w:p>
    <w:p w:rsidR="00832313" w:rsidRDefault="00832313" w:rsidP="00832313">
      <w:r>
        <w:t xml:space="preserve">  </w:t>
      </w:r>
      <w:proofErr w:type="spellStart"/>
      <w:r>
        <w:t>answ</w:t>
      </w:r>
      <w:proofErr w:type="spellEnd"/>
      <w:r>
        <w:t>]</w:t>
      </w:r>
      <w:proofErr w:type="gramStart"/>
      <w:r>
        <w:t>4 ,</w:t>
      </w:r>
      <w:proofErr w:type="spellStart"/>
      <w:r>
        <w:t>answ</w:t>
      </w:r>
      <w:proofErr w:type="spellEnd"/>
      <w:proofErr w:type="gramEnd"/>
      <w:r>
        <w:t>]s t &gt;e mix$ numb]s m/ 2</w:t>
      </w:r>
    </w:p>
    <w:p w:rsidR="00832313" w:rsidRDefault="00832313" w:rsidP="00832313">
      <w:r>
        <w:t xml:space="preserve">  5</w:t>
      </w:r>
      <w:proofErr w:type="gramStart"/>
      <w:r>
        <w:t>t]$</w:t>
      </w:r>
      <w:proofErr w:type="gramEnd"/>
      <w:r>
        <w:t xml:space="preserve"> z an </w:t>
      </w:r>
      <w:proofErr w:type="spellStart"/>
      <w:r>
        <w:t>improp</w:t>
      </w:r>
      <w:proofErr w:type="spellEnd"/>
      <w:r>
        <w:t xml:space="preserve">] </w:t>
      </w:r>
      <w:proofErr w:type="spellStart"/>
      <w:r>
        <w:t>frac;n</w:t>
      </w:r>
      <w:proofErr w:type="spellEnd"/>
      <w:r>
        <w:t xml:space="preserve"> or decimal4</w:t>
      </w:r>
    </w:p>
    <w:p w:rsidR="000248E9" w:rsidRDefault="006369D7" w:rsidP="00832313">
      <w:r>
        <w:rPr>
          <w:noProof/>
        </w:rPr>
        <w:object w:dxaOrig="1440" w:dyaOrig="1440">
          <v:shape id="_x0000_s1043" type="#_x0000_t75" style="position:absolute;margin-left:21.6pt;margin-top:22.8pt;width:522pt;height:80.7pt;z-index:-251629056;mso-position-horizontal-relative:text;mso-position-vertical-relative:text">
            <v:imagedata r:id="rId7" o:title=""/>
          </v:shape>
          <o:OLEObject Type="Embed" ProgID="CorelDraw.Graphic.17" ShapeID="_x0000_s1043" DrawAspect="Content" ObjectID="_1644662146" r:id="rId33"/>
        </w:object>
      </w:r>
    </w:p>
    <w:p w:rsidR="000248E9" w:rsidRDefault="000248E9" w:rsidP="000248E9"/>
    <w:p w:rsidR="00E33BFC" w:rsidRDefault="00E33BFC" w:rsidP="000248E9"/>
    <w:p w:rsidR="00655C05" w:rsidRDefault="00655C05" w:rsidP="000248E9"/>
    <w:p w:rsidR="000248E9" w:rsidRDefault="000248E9" w:rsidP="000248E9"/>
    <w:p w:rsidR="00D70742" w:rsidRDefault="000248E9" w:rsidP="005572C4">
      <w:r>
        <w:t xml:space="preserve">                                     #BC</w:t>
      </w:r>
    </w:p>
    <w:p w:rsidR="000248E9" w:rsidRDefault="000248E9" w:rsidP="005572C4">
      <w:r w:rsidRPr="000248E9">
        <w:t>#</w:t>
      </w:r>
      <w:proofErr w:type="gramStart"/>
      <w:r w:rsidRPr="000248E9">
        <w:t>a</w:t>
      </w:r>
      <w:r>
        <w:t>e ,:at</w:t>
      </w:r>
      <w:proofErr w:type="gramEnd"/>
      <w:r>
        <w:t xml:space="preserve"> positive 9teg] is close/   A#AC</w:t>
      </w:r>
    </w:p>
    <w:p w:rsidR="00D70742" w:rsidRDefault="000248E9" w:rsidP="005572C4">
      <w:r>
        <w:t xml:space="preserve">  </w:t>
      </w:r>
      <w:proofErr w:type="gramStart"/>
      <w:r w:rsidRPr="000248E9">
        <w:t>to !</w:t>
      </w:r>
      <w:proofErr w:type="gramEnd"/>
      <w:r w:rsidRPr="000248E9">
        <w:t xml:space="preserve"> value ( ;%#bcj+8</w:t>
      </w:r>
    </w:p>
    <w:p w:rsidR="00832313" w:rsidRDefault="000248E9" w:rsidP="00832313">
      <w:r>
        <w:t xml:space="preserve">    </w:t>
      </w:r>
      <w:proofErr w:type="gramStart"/>
      <w:r w:rsidR="00832313">
        <w:t>,only</w:t>
      </w:r>
      <w:proofErr w:type="gramEnd"/>
      <w:r w:rsidR="00832313">
        <w:t xml:space="preserve"> #j1 #a1 #b1 #c1 #d1 #e1 #f1</w:t>
      </w:r>
    </w:p>
    <w:p w:rsidR="00832313" w:rsidRDefault="00832313" w:rsidP="00832313">
      <w:r>
        <w:t xml:space="preserve">  #g1 #h1 #i1 41 1-1 &amp; / &gt;e </w:t>
      </w:r>
      <w:proofErr w:type="gramStart"/>
      <w:r>
        <w:t>all[</w:t>
      </w:r>
      <w:proofErr w:type="gramEnd"/>
      <w:r>
        <w:t xml:space="preserve">$ 9 </w:t>
      </w:r>
      <w:proofErr w:type="spellStart"/>
      <w:r>
        <w:t>yr</w:t>
      </w:r>
      <w:proofErr w:type="spellEnd"/>
    </w:p>
    <w:p w:rsidR="00832313" w:rsidRDefault="00832313" w:rsidP="00832313">
      <w:r>
        <w:t xml:space="preserve">  </w:t>
      </w:r>
      <w:proofErr w:type="spellStart"/>
      <w:r>
        <w:t>answ</w:t>
      </w:r>
      <w:proofErr w:type="spellEnd"/>
      <w:r>
        <w:t>]</w:t>
      </w:r>
      <w:proofErr w:type="gramStart"/>
      <w:r>
        <w:t>4 ,</w:t>
      </w:r>
      <w:proofErr w:type="spellStart"/>
      <w:r>
        <w:t>answ</w:t>
      </w:r>
      <w:proofErr w:type="spellEnd"/>
      <w:proofErr w:type="gramEnd"/>
      <w:r>
        <w:t>]s t &gt;e mix$ numb]s m/ 2</w:t>
      </w:r>
    </w:p>
    <w:p w:rsidR="00832313" w:rsidRDefault="00832313" w:rsidP="00832313">
      <w:r>
        <w:t xml:space="preserve">  5</w:t>
      </w:r>
      <w:proofErr w:type="gramStart"/>
      <w:r>
        <w:t>t]$</w:t>
      </w:r>
      <w:proofErr w:type="gramEnd"/>
      <w:r>
        <w:t xml:space="preserve"> z an </w:t>
      </w:r>
      <w:proofErr w:type="spellStart"/>
      <w:r>
        <w:t>improp</w:t>
      </w:r>
      <w:proofErr w:type="spellEnd"/>
      <w:r>
        <w:t xml:space="preserve">] </w:t>
      </w:r>
      <w:proofErr w:type="spellStart"/>
      <w:r>
        <w:t>frac;n</w:t>
      </w:r>
      <w:proofErr w:type="spellEnd"/>
      <w:r>
        <w:t xml:space="preserve"> or decimal4</w:t>
      </w:r>
    </w:p>
    <w:p w:rsidR="00832313" w:rsidRDefault="00832313" w:rsidP="00832313">
      <w:r>
        <w:t xml:space="preserve">      </w:t>
      </w:r>
      <w:proofErr w:type="gramStart"/>
      <w:r>
        <w:t>`.&lt;</w:t>
      </w:r>
      <w:proofErr w:type="gramEnd"/>
      <w:r>
        <w:t>,texture 9dicates %ad$ &gt;ea4`</w:t>
      </w:r>
      <w:r w:rsidR="00F131E2">
        <w:t>.</w:t>
      </w:r>
      <w:r>
        <w:t>&gt;</w:t>
      </w:r>
    </w:p>
    <w:p w:rsidR="000248E9" w:rsidRDefault="006369D7" w:rsidP="00832313">
      <w:r>
        <w:rPr>
          <w:noProof/>
        </w:rPr>
        <w:object w:dxaOrig="1440" w:dyaOrig="1440">
          <v:shape id="_x0000_s1044" type="#_x0000_t75" style="position:absolute;margin-left:21.6pt;margin-top:22.8pt;width:522pt;height:80.7pt;z-index:-251627008;mso-position-horizontal-relative:text;mso-position-vertical-relative:text">
            <v:imagedata r:id="rId7" o:title=""/>
          </v:shape>
          <o:OLEObject Type="Embed" ProgID="CorelDraw.Graphic.17" ShapeID="_x0000_s1044" DrawAspect="Content" ObjectID="_1644662147" r:id="rId34"/>
        </w:object>
      </w:r>
    </w:p>
    <w:p w:rsidR="000248E9" w:rsidRDefault="000248E9" w:rsidP="000248E9"/>
    <w:p w:rsidR="000248E9" w:rsidRDefault="000248E9" w:rsidP="000248E9"/>
    <w:p w:rsidR="00D70742" w:rsidRDefault="000248E9" w:rsidP="000248E9">
      <w:r>
        <w:t xml:space="preserve">                                     </w:t>
      </w:r>
    </w:p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0248E9" w:rsidP="005572C4">
      <w:r>
        <w:t xml:space="preserve">                                     #BD</w:t>
      </w:r>
    </w:p>
    <w:p w:rsidR="00D70742" w:rsidRDefault="00466700" w:rsidP="005572C4">
      <w:r w:rsidRPr="00466700">
        <w:t>#</w:t>
      </w:r>
      <w:proofErr w:type="spellStart"/>
      <w:proofErr w:type="gramStart"/>
      <w:r w:rsidRPr="00466700">
        <w:t>af</w:t>
      </w:r>
      <w:proofErr w:type="spellEnd"/>
      <w:r w:rsidRPr="00466700">
        <w:t xml:space="preserve"> ,a</w:t>
      </w:r>
      <w:proofErr w:type="gramEnd"/>
      <w:r w:rsidRPr="00466700">
        <w:t xml:space="preserve"> </w:t>
      </w:r>
      <w:proofErr w:type="spellStart"/>
      <w:r w:rsidRPr="00466700">
        <w:t>squ</w:t>
      </w:r>
      <w:proofErr w:type="spellEnd"/>
      <w:r w:rsidRPr="00466700">
        <w:t>&gt;e is drawn 2l4</w:t>
      </w:r>
      <w:r>
        <w:t xml:space="preserve">           A#AE</w:t>
      </w:r>
    </w:p>
    <w:p w:rsidR="00D70742" w:rsidRDefault="006369D7" w:rsidP="005572C4">
      <w:r>
        <w:rPr>
          <w:rFonts w:asciiTheme="minorHAnsi" w:eastAsiaTheme="minorEastAsia" w:hAnsiTheme="minorHAnsi" w:cstheme="minorBidi"/>
          <w:noProof/>
          <w:sz w:val="22"/>
          <w:szCs w:val="22"/>
        </w:rPr>
        <w:object w:dxaOrig="1440" w:dyaOrig="1440">
          <v:shape id="_x0000_s1045" type="#_x0000_t75" style="position:absolute;margin-left:34.5pt;margin-top:26.7pt;width:389.9pt;height:334.25pt;z-index:-251624960;mso-position-horizontal-relative:text;mso-position-vertical-relative:text">
            <v:imagedata r:id="rId35" o:title=""/>
          </v:shape>
          <o:OLEObject Type="Embed" ProgID="CorelDraw.Graphic.18" ShapeID="_x0000_s1045" DrawAspect="Content" ObjectID="_1644662148" r:id="rId36"/>
        </w:object>
      </w:r>
    </w:p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D4047" w:rsidRDefault="00DD4047" w:rsidP="005572C4"/>
    <w:p w:rsidR="00D70742" w:rsidRDefault="00960AA1" w:rsidP="005572C4">
      <w:r>
        <w:t xml:space="preserve">    </w:t>
      </w:r>
      <w:proofErr w:type="gramStart"/>
      <w:r w:rsidRPr="00960AA1">
        <w:t>,:</w:t>
      </w:r>
      <w:proofErr w:type="gramEnd"/>
      <w:r w:rsidRPr="00960AA1">
        <w:t>at is ! value ( ;x8</w:t>
      </w:r>
    </w:p>
    <w:p w:rsidR="00832313" w:rsidRDefault="00960AA1" w:rsidP="00832313">
      <w:r>
        <w:t xml:space="preserve">    </w:t>
      </w:r>
      <w:proofErr w:type="gramStart"/>
      <w:r w:rsidR="00832313">
        <w:t>,only</w:t>
      </w:r>
      <w:proofErr w:type="gramEnd"/>
      <w:r w:rsidR="00832313">
        <w:t xml:space="preserve"> #j1 #a1 #b1 #c1 #d1 #e1 #f1</w:t>
      </w:r>
    </w:p>
    <w:p w:rsidR="00832313" w:rsidRDefault="00832313" w:rsidP="00832313">
      <w:r>
        <w:t xml:space="preserve">  #g1 #h1 #i1 41 1-1 &amp; / &gt;e </w:t>
      </w:r>
      <w:proofErr w:type="gramStart"/>
      <w:r>
        <w:t>all[</w:t>
      </w:r>
      <w:proofErr w:type="gramEnd"/>
      <w:r>
        <w:t xml:space="preserve">$ 9 </w:t>
      </w:r>
      <w:proofErr w:type="spellStart"/>
      <w:r>
        <w:t>yr</w:t>
      </w:r>
      <w:proofErr w:type="spellEnd"/>
    </w:p>
    <w:p w:rsidR="00832313" w:rsidRDefault="00832313" w:rsidP="00832313">
      <w:r>
        <w:t xml:space="preserve">  </w:t>
      </w:r>
      <w:proofErr w:type="spellStart"/>
      <w:r>
        <w:t>answ</w:t>
      </w:r>
      <w:proofErr w:type="spellEnd"/>
      <w:r>
        <w:t>]</w:t>
      </w:r>
      <w:proofErr w:type="gramStart"/>
      <w:r>
        <w:t>4 ,</w:t>
      </w:r>
      <w:proofErr w:type="spellStart"/>
      <w:r>
        <w:t>answ</w:t>
      </w:r>
      <w:proofErr w:type="spellEnd"/>
      <w:proofErr w:type="gramEnd"/>
      <w:r>
        <w:t>]s t &gt;e mix$ numb]s m/ 2</w:t>
      </w:r>
    </w:p>
    <w:p w:rsidR="00832313" w:rsidRDefault="00832313" w:rsidP="00832313">
      <w:r>
        <w:t xml:space="preserve">  5</w:t>
      </w:r>
      <w:proofErr w:type="gramStart"/>
      <w:r>
        <w:t>t]$</w:t>
      </w:r>
      <w:proofErr w:type="gramEnd"/>
      <w:r>
        <w:t xml:space="preserve"> z an </w:t>
      </w:r>
      <w:proofErr w:type="spellStart"/>
      <w:r>
        <w:t>improp</w:t>
      </w:r>
      <w:proofErr w:type="spellEnd"/>
      <w:r>
        <w:t xml:space="preserve">] </w:t>
      </w:r>
      <w:proofErr w:type="spellStart"/>
      <w:r>
        <w:t>frac;n</w:t>
      </w:r>
      <w:proofErr w:type="spellEnd"/>
      <w:r>
        <w:t xml:space="preserve"> or decimal4</w:t>
      </w:r>
    </w:p>
    <w:p w:rsidR="00832313" w:rsidRDefault="00832313" w:rsidP="00832313">
      <w:r>
        <w:t xml:space="preserve">      </w:t>
      </w:r>
      <w:proofErr w:type="gramStart"/>
      <w:r>
        <w:t>`.&lt;</w:t>
      </w:r>
      <w:proofErr w:type="gramEnd"/>
      <w:r>
        <w:t>,texture 9dicates %ad$ &gt;ea4`</w:t>
      </w:r>
      <w:r w:rsidR="003A32AC">
        <w:t>.</w:t>
      </w:r>
      <w:r>
        <w:t>&gt;</w:t>
      </w:r>
    </w:p>
    <w:p w:rsidR="00960AA1" w:rsidRDefault="006369D7" w:rsidP="00832313">
      <w:r>
        <w:rPr>
          <w:noProof/>
        </w:rPr>
        <w:object w:dxaOrig="1440" w:dyaOrig="1440">
          <v:shape id="_x0000_s1046" type="#_x0000_t75" style="position:absolute;margin-left:21.6pt;margin-top:22.8pt;width:522pt;height:80.7pt;z-index:-251622912;mso-position-horizontal-relative:text;mso-position-vertical-relative:text">
            <v:imagedata r:id="rId7" o:title=""/>
          </v:shape>
          <o:OLEObject Type="Embed" ProgID="CorelDraw.Graphic.17" ShapeID="_x0000_s1046" DrawAspect="Content" ObjectID="_1644662149" r:id="rId37"/>
        </w:object>
      </w:r>
    </w:p>
    <w:p w:rsidR="00960AA1" w:rsidRDefault="00960AA1" w:rsidP="00960AA1"/>
    <w:p w:rsidR="00960AA1" w:rsidRDefault="00960AA1" w:rsidP="00960AA1"/>
    <w:p w:rsidR="00D70742" w:rsidRDefault="00960AA1" w:rsidP="005572C4">
      <w:r>
        <w:t xml:space="preserve">                                     #BG                                     </w:t>
      </w:r>
      <w:r w:rsidR="00466700">
        <w:t xml:space="preserve">             </w:t>
      </w:r>
    </w:p>
    <w:p w:rsidR="005D3A9A" w:rsidRDefault="005D3A9A" w:rsidP="005572C4">
      <w:r w:rsidRPr="005D3A9A">
        <w:t>#</w:t>
      </w:r>
      <w:proofErr w:type="gramStart"/>
      <w:r w:rsidRPr="005D3A9A">
        <w:t xml:space="preserve">ag </w:t>
      </w:r>
      <w:r>
        <w:t>,:at</w:t>
      </w:r>
      <w:proofErr w:type="gramEnd"/>
      <w:r>
        <w:t xml:space="preserve"> is ! value ( ;x 9 !         #AF</w:t>
      </w:r>
    </w:p>
    <w:p w:rsidR="00D70742" w:rsidRDefault="005D3A9A" w:rsidP="005572C4">
      <w:r>
        <w:t xml:space="preserve">  </w:t>
      </w:r>
      <w:proofErr w:type="spellStart"/>
      <w:proofErr w:type="gramStart"/>
      <w:r>
        <w:t>equa;n</w:t>
      </w:r>
      <w:proofErr w:type="spellEnd"/>
      <w:proofErr w:type="gramEnd"/>
      <w:r>
        <w:t xml:space="preserve"> </w:t>
      </w:r>
      <w:r w:rsidRPr="005D3A9A">
        <w:t>%[n 2l8</w:t>
      </w:r>
    </w:p>
    <w:p w:rsidR="00D70742" w:rsidRDefault="00D70742" w:rsidP="005572C4"/>
    <w:p w:rsidR="00D70742" w:rsidRDefault="005D3A9A" w:rsidP="005572C4">
      <w:r>
        <w:t xml:space="preserve">    </w:t>
      </w:r>
      <w:r w:rsidRPr="005D3A9A">
        <w:t>#j4bex"6#g "7 #d"&lt;x</w:t>
      </w:r>
      <w:r w:rsidR="00EA487C">
        <w:t>”-</w:t>
      </w:r>
      <w:r w:rsidRPr="005D3A9A">
        <w:t>#b"&gt;</w:t>
      </w:r>
    </w:p>
    <w:p w:rsidR="00D70742" w:rsidRDefault="00D70742" w:rsidP="005572C4"/>
    <w:p w:rsidR="00832313" w:rsidRDefault="005D3A9A" w:rsidP="00832313">
      <w:r>
        <w:t xml:space="preserve">    </w:t>
      </w:r>
      <w:proofErr w:type="gramStart"/>
      <w:r w:rsidR="00832313">
        <w:t>,only</w:t>
      </w:r>
      <w:proofErr w:type="gramEnd"/>
      <w:r w:rsidR="00832313">
        <w:t xml:space="preserve"> #j1 #a1 #b1 #c1 #d1 #e1 #f1</w:t>
      </w:r>
    </w:p>
    <w:p w:rsidR="00832313" w:rsidRDefault="00832313" w:rsidP="00832313">
      <w:r>
        <w:t xml:space="preserve">  #g1 #h1 #i1 41 1-1 &amp; / &gt;e </w:t>
      </w:r>
      <w:proofErr w:type="gramStart"/>
      <w:r>
        <w:t>all[</w:t>
      </w:r>
      <w:proofErr w:type="gramEnd"/>
      <w:r>
        <w:t xml:space="preserve">$ 9 </w:t>
      </w:r>
      <w:proofErr w:type="spellStart"/>
      <w:r>
        <w:t>yr</w:t>
      </w:r>
      <w:proofErr w:type="spellEnd"/>
    </w:p>
    <w:p w:rsidR="00832313" w:rsidRDefault="00832313" w:rsidP="00832313">
      <w:r>
        <w:t xml:space="preserve">  </w:t>
      </w:r>
      <w:proofErr w:type="spellStart"/>
      <w:r>
        <w:t>answ</w:t>
      </w:r>
      <w:proofErr w:type="spellEnd"/>
      <w:r>
        <w:t>]</w:t>
      </w:r>
      <w:proofErr w:type="gramStart"/>
      <w:r>
        <w:t>4 ,</w:t>
      </w:r>
      <w:proofErr w:type="spellStart"/>
      <w:r>
        <w:t>answ</w:t>
      </w:r>
      <w:proofErr w:type="spellEnd"/>
      <w:proofErr w:type="gramEnd"/>
      <w:r>
        <w:t>]s t &gt;e mix$ numb]s m/ 2</w:t>
      </w:r>
    </w:p>
    <w:p w:rsidR="00832313" w:rsidRDefault="00832313" w:rsidP="00832313">
      <w:r>
        <w:t xml:space="preserve">  5</w:t>
      </w:r>
      <w:proofErr w:type="gramStart"/>
      <w:r>
        <w:t>t]$</w:t>
      </w:r>
      <w:proofErr w:type="gramEnd"/>
      <w:r>
        <w:t xml:space="preserve"> z an </w:t>
      </w:r>
      <w:proofErr w:type="spellStart"/>
      <w:r>
        <w:t>improp</w:t>
      </w:r>
      <w:proofErr w:type="spellEnd"/>
      <w:r>
        <w:t xml:space="preserve">] </w:t>
      </w:r>
      <w:proofErr w:type="spellStart"/>
      <w:r>
        <w:t>frac;n</w:t>
      </w:r>
      <w:proofErr w:type="spellEnd"/>
      <w:r>
        <w:t xml:space="preserve"> or decimal4</w:t>
      </w:r>
    </w:p>
    <w:p w:rsidR="00832313" w:rsidRDefault="00832313" w:rsidP="00832313">
      <w:r>
        <w:t xml:space="preserve">      </w:t>
      </w:r>
      <w:proofErr w:type="gramStart"/>
      <w:r>
        <w:t>`.&lt;</w:t>
      </w:r>
      <w:proofErr w:type="gramEnd"/>
      <w:r>
        <w:t>,texture 9dicates %ad$ &gt;ea4`</w:t>
      </w:r>
      <w:r w:rsidR="003A32AC">
        <w:t>.</w:t>
      </w:r>
      <w:r>
        <w:t>&gt;</w:t>
      </w:r>
    </w:p>
    <w:p w:rsidR="005D3A9A" w:rsidRDefault="006369D7" w:rsidP="00832313">
      <w:r>
        <w:rPr>
          <w:noProof/>
        </w:rPr>
        <w:object w:dxaOrig="1440" w:dyaOrig="1440">
          <v:shape id="_x0000_s1047" type="#_x0000_t75" style="position:absolute;margin-left:21.6pt;margin-top:22.8pt;width:522pt;height:80.7pt;z-index:-251620864;mso-position-horizontal-relative:text;mso-position-vertical-relative:text">
            <v:imagedata r:id="rId7" o:title=""/>
          </v:shape>
          <o:OLEObject Type="Embed" ProgID="CorelDraw.Graphic.17" ShapeID="_x0000_s1047" DrawAspect="Content" ObjectID="_1644662150" r:id="rId38"/>
        </w:object>
      </w:r>
    </w:p>
    <w:p w:rsidR="005D3A9A" w:rsidRDefault="005D3A9A" w:rsidP="005D3A9A"/>
    <w:p w:rsidR="005D3A9A" w:rsidRDefault="005D3A9A" w:rsidP="005D3A9A"/>
    <w:p w:rsidR="00D70742" w:rsidRDefault="005D3A9A" w:rsidP="005D3A9A">
      <w:r>
        <w:t xml:space="preserve">                                     </w:t>
      </w:r>
    </w:p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5D3A9A" w:rsidP="005572C4">
      <w:r>
        <w:t xml:space="preserve">                                     #BH</w:t>
      </w:r>
    </w:p>
    <w:p w:rsidR="005D3A9A" w:rsidRDefault="005D3A9A" w:rsidP="005572C4">
      <w:r>
        <w:t>#</w:t>
      </w:r>
      <w:proofErr w:type="gramStart"/>
      <w:r>
        <w:t>ah ,:at</w:t>
      </w:r>
      <w:proofErr w:type="gramEnd"/>
      <w:r>
        <w:t xml:space="preserve"> is ! rate ( *</w:t>
      </w:r>
      <w:proofErr w:type="spellStart"/>
      <w:r>
        <w:t>ange</w:t>
      </w:r>
      <w:proofErr w:type="spellEnd"/>
      <w:r>
        <w:t xml:space="preserve"> ( !</w:t>
      </w:r>
      <w:r w:rsidR="0088779E">
        <w:t xml:space="preserve">      A#AF</w:t>
      </w:r>
    </w:p>
    <w:p w:rsidR="005D3A9A" w:rsidRDefault="005D3A9A" w:rsidP="005572C4">
      <w:r>
        <w:t xml:space="preserve">  </w:t>
      </w:r>
      <w:r w:rsidRPr="005D3A9A">
        <w:t xml:space="preserve">l9e&gt; </w:t>
      </w:r>
      <w:proofErr w:type="spellStart"/>
      <w:proofErr w:type="gramStart"/>
      <w:r w:rsidRPr="005D3A9A">
        <w:t>func;n</w:t>
      </w:r>
      <w:proofErr w:type="spellEnd"/>
      <w:proofErr w:type="gramEnd"/>
      <w:r w:rsidRPr="005D3A9A">
        <w:t xml:space="preserve"> t has a graph t passes "?</w:t>
      </w:r>
    </w:p>
    <w:p w:rsidR="00D70742" w:rsidRDefault="005D3A9A" w:rsidP="005572C4">
      <w:r>
        <w:t xml:space="preserve"> </w:t>
      </w:r>
      <w:r w:rsidRPr="005D3A9A">
        <w:t xml:space="preserve"> ! po9ts "&lt;#b1 #</w:t>
      </w:r>
      <w:proofErr w:type="spellStart"/>
      <w:r w:rsidRPr="005D3A9A">
        <w:t>i</w:t>
      </w:r>
      <w:proofErr w:type="spellEnd"/>
      <w:r w:rsidRPr="005D3A9A">
        <w:t>"&gt; &amp; "&lt;</w:t>
      </w:r>
      <w:r w:rsidR="005D0A4D">
        <w:t>”</w:t>
      </w:r>
      <w:r w:rsidRPr="005D3A9A">
        <w:t>-#a1 #c"&gt;8</w:t>
      </w:r>
    </w:p>
    <w:p w:rsidR="005D3A9A" w:rsidRDefault="005D3A9A" w:rsidP="005D3A9A">
      <w:r>
        <w:t xml:space="preserve">    </w:t>
      </w:r>
      <w:proofErr w:type="gramStart"/>
      <w:r>
        <w:t>,only</w:t>
      </w:r>
      <w:proofErr w:type="gramEnd"/>
      <w:r>
        <w:t xml:space="preserve"> #j1 #a1 #b1 #c1 #d1 #e1 #f1</w:t>
      </w:r>
    </w:p>
    <w:p w:rsidR="005D3A9A" w:rsidRDefault="005D3A9A" w:rsidP="005D3A9A">
      <w:r>
        <w:t xml:space="preserve">  #g1 #h1 #i1 4</w:t>
      </w:r>
      <w:r w:rsidR="00832313">
        <w:t xml:space="preserve">1 </w:t>
      </w:r>
      <w:r>
        <w:t>1</w:t>
      </w:r>
      <w:r w:rsidR="00832313">
        <w:t>-1</w:t>
      </w:r>
      <w:r>
        <w:t xml:space="preserve"> &amp; / &gt;e </w:t>
      </w:r>
      <w:proofErr w:type="gramStart"/>
      <w:r>
        <w:t>all[</w:t>
      </w:r>
      <w:proofErr w:type="gramEnd"/>
      <w:r>
        <w:t xml:space="preserve">$ 9 </w:t>
      </w:r>
      <w:proofErr w:type="spellStart"/>
      <w:r>
        <w:t>yr</w:t>
      </w:r>
      <w:proofErr w:type="spellEnd"/>
    </w:p>
    <w:p w:rsidR="005D3A9A" w:rsidRDefault="005D3A9A" w:rsidP="005D3A9A">
      <w:r>
        <w:t xml:space="preserve">  </w:t>
      </w:r>
      <w:proofErr w:type="spellStart"/>
      <w:r>
        <w:t>answ</w:t>
      </w:r>
      <w:proofErr w:type="spellEnd"/>
      <w:r>
        <w:t>]</w:t>
      </w:r>
      <w:proofErr w:type="gramStart"/>
      <w:r>
        <w:t>4 ,</w:t>
      </w:r>
      <w:proofErr w:type="spellStart"/>
      <w:r>
        <w:t>answ</w:t>
      </w:r>
      <w:proofErr w:type="spellEnd"/>
      <w:proofErr w:type="gramEnd"/>
      <w:r>
        <w:t>]s t &gt;e mix$ numb]s m/ 2</w:t>
      </w:r>
    </w:p>
    <w:p w:rsidR="005D3A9A" w:rsidRDefault="005D3A9A" w:rsidP="005D3A9A">
      <w:r>
        <w:t xml:space="preserve">  5</w:t>
      </w:r>
      <w:proofErr w:type="gramStart"/>
      <w:r>
        <w:t>t]$</w:t>
      </w:r>
      <w:proofErr w:type="gramEnd"/>
      <w:r>
        <w:t xml:space="preserve"> z an </w:t>
      </w:r>
      <w:proofErr w:type="spellStart"/>
      <w:r>
        <w:t>improp</w:t>
      </w:r>
      <w:proofErr w:type="spellEnd"/>
      <w:r>
        <w:t xml:space="preserve">] </w:t>
      </w:r>
      <w:proofErr w:type="spellStart"/>
      <w:r>
        <w:t>frac;n</w:t>
      </w:r>
      <w:proofErr w:type="spellEnd"/>
      <w:r>
        <w:t xml:space="preserve"> or decimal4</w:t>
      </w:r>
    </w:p>
    <w:p w:rsidR="005D3A9A" w:rsidRDefault="005D3A9A" w:rsidP="005D3A9A">
      <w:r>
        <w:t xml:space="preserve">      </w:t>
      </w:r>
      <w:proofErr w:type="gramStart"/>
      <w:r>
        <w:t>`.&lt;</w:t>
      </w:r>
      <w:proofErr w:type="gramEnd"/>
      <w:r>
        <w:t>,texture 9dicates %ad$ &gt;ea4`</w:t>
      </w:r>
      <w:r w:rsidR="003A32AC">
        <w:t>.</w:t>
      </w:r>
      <w:r>
        <w:t>&gt;</w:t>
      </w:r>
    </w:p>
    <w:p w:rsidR="005D3A9A" w:rsidRDefault="006369D7" w:rsidP="005D3A9A">
      <w:r>
        <w:rPr>
          <w:noProof/>
        </w:rPr>
        <w:object w:dxaOrig="1440" w:dyaOrig="1440">
          <v:shape id="_x0000_s1048" type="#_x0000_t75" style="position:absolute;margin-left:21.6pt;margin-top:22.8pt;width:522pt;height:80.7pt;z-index:-251618816;mso-position-horizontal-relative:text;mso-position-vertical-relative:text">
            <v:imagedata r:id="rId7" o:title=""/>
          </v:shape>
          <o:OLEObject Type="Embed" ProgID="CorelDraw.Graphic.17" ShapeID="_x0000_s1048" DrawAspect="Content" ObjectID="_1644662151" r:id="rId39"/>
        </w:object>
      </w:r>
    </w:p>
    <w:p w:rsidR="005D3A9A" w:rsidRDefault="005D3A9A" w:rsidP="005D3A9A"/>
    <w:p w:rsidR="005D3A9A" w:rsidRDefault="005D3A9A" w:rsidP="005D3A9A"/>
    <w:p w:rsidR="005D3A9A" w:rsidRDefault="005D3A9A" w:rsidP="005D3A9A">
      <w:r>
        <w:t xml:space="preserve">                                     </w:t>
      </w:r>
    </w:p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5D3A9A" w:rsidP="005572C4">
      <w:r>
        <w:t xml:space="preserve">                                     #BI</w:t>
      </w:r>
    </w:p>
    <w:p w:rsidR="0088779E" w:rsidRDefault="0088779E" w:rsidP="005572C4">
      <w:r>
        <w:t>#</w:t>
      </w:r>
      <w:proofErr w:type="spellStart"/>
      <w:proofErr w:type="gramStart"/>
      <w:r>
        <w:t>ai</w:t>
      </w:r>
      <w:proofErr w:type="spellEnd"/>
      <w:r>
        <w:t xml:space="preserve"> ,:at</w:t>
      </w:r>
      <w:proofErr w:type="gramEnd"/>
      <w:r>
        <w:t xml:space="preserve"> value ( ;x satisfies !      #AG</w:t>
      </w:r>
    </w:p>
    <w:p w:rsidR="00D70742" w:rsidRDefault="0088779E" w:rsidP="005572C4">
      <w:r>
        <w:t xml:space="preserve">  </w:t>
      </w:r>
      <w:proofErr w:type="spellStart"/>
      <w:proofErr w:type="gramStart"/>
      <w:r w:rsidRPr="0088779E">
        <w:t>equa;n</w:t>
      </w:r>
      <w:proofErr w:type="spellEnd"/>
      <w:proofErr w:type="gramEnd"/>
      <w:r w:rsidRPr="0088779E">
        <w:t xml:space="preserve"> 2l8</w:t>
      </w:r>
    </w:p>
    <w:p w:rsidR="00D70742" w:rsidRDefault="00D70742" w:rsidP="005572C4"/>
    <w:p w:rsidR="0088779E" w:rsidRDefault="0088779E" w:rsidP="005572C4">
      <w:r>
        <w:t xml:space="preserve">    #ab"&lt;x"-#b"&gt;"6#cx</w:t>
      </w:r>
    </w:p>
    <w:p w:rsidR="00D70742" w:rsidRDefault="0088779E" w:rsidP="005572C4">
      <w:r>
        <w:t xml:space="preserve">      </w:t>
      </w:r>
      <w:r w:rsidRPr="0088779E">
        <w:t>"7 #a/b"&lt;x"6#f"&gt;"6#b</w:t>
      </w:r>
    </w:p>
    <w:p w:rsidR="00A77D66" w:rsidRDefault="00A77D66" w:rsidP="00B20D83"/>
    <w:p w:rsidR="00B20D83" w:rsidRDefault="00B20D83" w:rsidP="00B20D83">
      <w:r>
        <w:t xml:space="preserve">    </w:t>
      </w:r>
      <w:proofErr w:type="gramStart"/>
      <w:r>
        <w:t>,only</w:t>
      </w:r>
      <w:proofErr w:type="gramEnd"/>
      <w:r>
        <w:t xml:space="preserve"> #j1 #a1 #b1 #c1 #d1 #e1 #f1</w:t>
      </w:r>
    </w:p>
    <w:p w:rsidR="00B20D83" w:rsidRDefault="00B20D83" w:rsidP="00B20D83">
      <w:r>
        <w:t xml:space="preserve">  #g1 #h1 #i1 41 1-1 &amp; / &gt;e </w:t>
      </w:r>
      <w:proofErr w:type="gramStart"/>
      <w:r>
        <w:t>all[</w:t>
      </w:r>
      <w:proofErr w:type="gramEnd"/>
      <w:r>
        <w:t xml:space="preserve">$ 9 </w:t>
      </w:r>
      <w:proofErr w:type="spellStart"/>
      <w:r>
        <w:t>yr</w:t>
      </w:r>
      <w:proofErr w:type="spellEnd"/>
    </w:p>
    <w:p w:rsidR="00B20D83" w:rsidRDefault="00B20D83" w:rsidP="00B20D83">
      <w:r>
        <w:t xml:space="preserve">  </w:t>
      </w:r>
      <w:proofErr w:type="spellStart"/>
      <w:r>
        <w:t>answ</w:t>
      </w:r>
      <w:proofErr w:type="spellEnd"/>
      <w:r>
        <w:t>]</w:t>
      </w:r>
      <w:proofErr w:type="gramStart"/>
      <w:r>
        <w:t>4 ,</w:t>
      </w:r>
      <w:proofErr w:type="spellStart"/>
      <w:r>
        <w:t>answ</w:t>
      </w:r>
      <w:proofErr w:type="spellEnd"/>
      <w:proofErr w:type="gramEnd"/>
      <w:r>
        <w:t>]s t &gt;e mix$ numb]s m/ 2</w:t>
      </w:r>
    </w:p>
    <w:p w:rsidR="00B20D83" w:rsidRDefault="00B20D83" w:rsidP="00B20D83">
      <w:r>
        <w:t xml:space="preserve">  5</w:t>
      </w:r>
      <w:proofErr w:type="gramStart"/>
      <w:r>
        <w:t>t]$</w:t>
      </w:r>
      <w:proofErr w:type="gramEnd"/>
      <w:r>
        <w:t xml:space="preserve"> z an </w:t>
      </w:r>
      <w:proofErr w:type="spellStart"/>
      <w:r>
        <w:t>improp</w:t>
      </w:r>
      <w:proofErr w:type="spellEnd"/>
      <w:r>
        <w:t xml:space="preserve">] </w:t>
      </w:r>
      <w:proofErr w:type="spellStart"/>
      <w:r>
        <w:t>frac;n</w:t>
      </w:r>
      <w:proofErr w:type="spellEnd"/>
      <w:r>
        <w:t xml:space="preserve"> or decimal4</w:t>
      </w:r>
    </w:p>
    <w:p w:rsidR="00B20D83" w:rsidRDefault="00B20D83" w:rsidP="00B20D83">
      <w:r>
        <w:t xml:space="preserve">      </w:t>
      </w:r>
      <w:proofErr w:type="gramStart"/>
      <w:r>
        <w:t>`.&lt;</w:t>
      </w:r>
      <w:proofErr w:type="gramEnd"/>
      <w:r>
        <w:t>,texture 9dicates %ad$ &gt;ea4`</w:t>
      </w:r>
      <w:r w:rsidR="003A32AC">
        <w:t>.</w:t>
      </w:r>
      <w:r>
        <w:t>&gt;</w:t>
      </w:r>
    </w:p>
    <w:p w:rsidR="00D70742" w:rsidRDefault="006369D7" w:rsidP="005572C4">
      <w:r>
        <w:rPr>
          <w:noProof/>
        </w:rPr>
        <w:object w:dxaOrig="1440" w:dyaOrig="1440">
          <v:shape id="_x0000_s1050" type="#_x0000_t75" style="position:absolute;margin-left:21.6pt;margin-top:26.7pt;width:522pt;height:80.7pt;z-index:-251615744;mso-position-horizontal-relative:text;mso-position-vertical-relative:text">
            <v:imagedata r:id="rId7" o:title=""/>
          </v:shape>
          <o:OLEObject Type="Embed" ProgID="CorelDraw.Graphic.17" ShapeID="_x0000_s1050" DrawAspect="Content" ObjectID="_1644662152" r:id="rId40"/>
        </w:object>
      </w:r>
    </w:p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504EB0" w:rsidRDefault="00504EB0" w:rsidP="005572C4"/>
    <w:p w:rsidR="00504EB0" w:rsidRDefault="00504EB0" w:rsidP="005572C4"/>
    <w:p w:rsidR="00504EB0" w:rsidRDefault="00504EB0" w:rsidP="005572C4"/>
    <w:p w:rsidR="00504EB0" w:rsidRDefault="00504EB0" w:rsidP="005572C4"/>
    <w:p w:rsidR="00D70742" w:rsidRDefault="00D70742" w:rsidP="005572C4"/>
    <w:p w:rsidR="00D70742" w:rsidRDefault="00D70742" w:rsidP="005572C4"/>
    <w:p w:rsidR="00D70742" w:rsidRDefault="00B20D83" w:rsidP="005572C4">
      <w:r>
        <w:t xml:space="preserve">                                     #CJ</w:t>
      </w:r>
    </w:p>
    <w:p w:rsidR="00D44F08" w:rsidRDefault="00D44F08" w:rsidP="005572C4">
      <w:r w:rsidRPr="00D44F08">
        <w:t>#</w:t>
      </w:r>
      <w:proofErr w:type="spellStart"/>
      <w:r w:rsidRPr="00D44F08">
        <w:t>bj</w:t>
      </w:r>
      <w:proofErr w:type="spellEnd"/>
      <w:r>
        <w:t xml:space="preserve"> ,</w:t>
      </w:r>
      <w:proofErr w:type="gramStart"/>
      <w:r>
        <w:t>9 !</w:t>
      </w:r>
      <w:proofErr w:type="gramEnd"/>
      <w:r>
        <w:t xml:space="preserve"> diagram1 p&gt;</w:t>
      </w:r>
      <w:proofErr w:type="spellStart"/>
      <w:r>
        <w:t>allel</w:t>
      </w:r>
      <w:proofErr w:type="spellEnd"/>
      <w:r>
        <w:t xml:space="preserve"> l9es ;,p   #AH</w:t>
      </w:r>
    </w:p>
    <w:p w:rsidR="00D70742" w:rsidRDefault="00D44F08" w:rsidP="005572C4">
      <w:r>
        <w:t xml:space="preserve">  </w:t>
      </w:r>
      <w:proofErr w:type="gramStart"/>
      <w:r w:rsidRPr="00D44F08">
        <w:t>&amp; ;,q</w:t>
      </w:r>
      <w:proofErr w:type="gramEnd"/>
      <w:r w:rsidRPr="00D44F08">
        <w:t xml:space="preserve"> &gt;</w:t>
      </w:r>
      <w:proofErr w:type="spellStart"/>
      <w:r w:rsidRPr="00D44F08">
        <w:t>e</w:t>
      </w:r>
      <w:proofErr w:type="spellEnd"/>
      <w:r w:rsidRPr="00D44F08">
        <w:t xml:space="preserve"> cut by </w:t>
      </w:r>
      <w:proofErr w:type="spellStart"/>
      <w:r w:rsidRPr="00D44F08">
        <w:t>transv</w:t>
      </w:r>
      <w:proofErr w:type="spellEnd"/>
      <w:r w:rsidRPr="00D44F08">
        <w:t>]</w:t>
      </w:r>
      <w:proofErr w:type="spellStart"/>
      <w:r w:rsidRPr="00D44F08">
        <w:t>sal</w:t>
      </w:r>
      <w:proofErr w:type="spellEnd"/>
      <w:r w:rsidRPr="00D44F08">
        <w:t xml:space="preserve"> ;,r4</w:t>
      </w:r>
    </w:p>
    <w:p w:rsidR="00D70742" w:rsidRDefault="00D70742" w:rsidP="005572C4"/>
    <w:p w:rsidR="00D70742" w:rsidRDefault="006369D7" w:rsidP="005572C4">
      <w:r>
        <w:rPr>
          <w:rFonts w:asciiTheme="minorHAnsi" w:eastAsiaTheme="minorEastAsia" w:hAnsiTheme="minorHAnsi" w:cstheme="minorBidi"/>
          <w:noProof/>
          <w:sz w:val="22"/>
          <w:szCs w:val="22"/>
        </w:rPr>
        <w:object w:dxaOrig="1440" w:dyaOrig="1440">
          <v:shape id="_x0000_s1049" type="#_x0000_t75" style="position:absolute;margin-left:54pt;margin-top:3.6pt;width:602.65pt;height:277.7pt;z-index:-251616768;mso-position-horizontal-relative:text;mso-position-vertical-relative:text">
            <v:imagedata r:id="rId41" o:title=""/>
          </v:shape>
          <o:OLEObject Type="Embed" ProgID="CorelDraw.Graphic.18" ShapeID="_x0000_s1049" DrawAspect="Content" ObjectID="_1644662153" r:id="rId42"/>
        </w:object>
      </w:r>
    </w:p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A77D66" w:rsidP="005572C4">
      <w:r>
        <w:t xml:space="preserve">    </w:t>
      </w:r>
      <w:proofErr w:type="gramStart"/>
      <w:r w:rsidRPr="00A77D66">
        <w:t>,:</w:t>
      </w:r>
      <w:proofErr w:type="gramEnd"/>
      <w:r w:rsidRPr="00A77D66">
        <w:t>at is ! value ( ;x8</w:t>
      </w:r>
    </w:p>
    <w:p w:rsidR="00A77D66" w:rsidRDefault="00A77D66" w:rsidP="00A77D66">
      <w:r>
        <w:t xml:space="preserve">    </w:t>
      </w:r>
      <w:proofErr w:type="gramStart"/>
      <w:r>
        <w:t>,only</w:t>
      </w:r>
      <w:proofErr w:type="gramEnd"/>
      <w:r>
        <w:t xml:space="preserve"> #j1 #a1 #b1 #c1 #d1 #e1 #f1</w:t>
      </w:r>
    </w:p>
    <w:p w:rsidR="00A77D66" w:rsidRDefault="00A77D66" w:rsidP="00A77D66">
      <w:r>
        <w:t xml:space="preserve">  #g1 #h1 #i1 41 1-1 &amp; / &gt;e </w:t>
      </w:r>
      <w:proofErr w:type="gramStart"/>
      <w:r>
        <w:t>all[</w:t>
      </w:r>
      <w:proofErr w:type="gramEnd"/>
      <w:r>
        <w:t xml:space="preserve">$ 9 </w:t>
      </w:r>
      <w:proofErr w:type="spellStart"/>
      <w:r>
        <w:t>yr</w:t>
      </w:r>
      <w:proofErr w:type="spellEnd"/>
    </w:p>
    <w:p w:rsidR="00A77D66" w:rsidRDefault="00A77D66" w:rsidP="00A77D66">
      <w:r>
        <w:t xml:space="preserve">  </w:t>
      </w:r>
      <w:proofErr w:type="spellStart"/>
      <w:r>
        <w:t>answ</w:t>
      </w:r>
      <w:proofErr w:type="spellEnd"/>
      <w:r>
        <w:t>]</w:t>
      </w:r>
      <w:proofErr w:type="gramStart"/>
      <w:r>
        <w:t>4 ,</w:t>
      </w:r>
      <w:proofErr w:type="spellStart"/>
      <w:r>
        <w:t>answ</w:t>
      </w:r>
      <w:proofErr w:type="spellEnd"/>
      <w:proofErr w:type="gramEnd"/>
      <w:r>
        <w:t>]s t &gt;e mix$ numb]s m/ 2</w:t>
      </w:r>
    </w:p>
    <w:p w:rsidR="00A77D66" w:rsidRDefault="00A77D66" w:rsidP="00A77D66">
      <w:r>
        <w:t xml:space="preserve">  5</w:t>
      </w:r>
      <w:proofErr w:type="gramStart"/>
      <w:r>
        <w:t>t]$</w:t>
      </w:r>
      <w:proofErr w:type="gramEnd"/>
      <w:r>
        <w:t xml:space="preserve"> z an </w:t>
      </w:r>
      <w:proofErr w:type="spellStart"/>
      <w:r>
        <w:t>improp</w:t>
      </w:r>
      <w:proofErr w:type="spellEnd"/>
      <w:r>
        <w:t xml:space="preserve">] </w:t>
      </w:r>
      <w:proofErr w:type="spellStart"/>
      <w:r>
        <w:t>frac;n</w:t>
      </w:r>
      <w:proofErr w:type="spellEnd"/>
      <w:r>
        <w:t xml:space="preserve"> or decimal4</w:t>
      </w:r>
    </w:p>
    <w:p w:rsidR="00A77D66" w:rsidRDefault="00A77D66" w:rsidP="00A77D66">
      <w:r>
        <w:t xml:space="preserve">      </w:t>
      </w:r>
      <w:proofErr w:type="gramStart"/>
      <w:r>
        <w:t>`.&lt;</w:t>
      </w:r>
      <w:proofErr w:type="gramEnd"/>
      <w:r>
        <w:t>,texture 9dicates %ad$ &gt;ea4`</w:t>
      </w:r>
      <w:r w:rsidR="003A32AC">
        <w:t>.</w:t>
      </w:r>
      <w:r>
        <w:t>&gt;</w:t>
      </w:r>
    </w:p>
    <w:p w:rsidR="00504EB0" w:rsidRDefault="006369D7" w:rsidP="005572C4">
      <w:r>
        <w:rPr>
          <w:noProof/>
        </w:rPr>
        <w:object w:dxaOrig="1440" w:dyaOrig="1440">
          <v:shape id="_x0000_s1073" type="#_x0000_t75" style="position:absolute;margin-left:21.6pt;margin-top:27pt;width:522pt;height:80.7pt;z-index:-251581952;mso-position-horizontal-relative:text;mso-position-vertical-relative:text">
            <v:imagedata r:id="rId7" o:title=""/>
          </v:shape>
          <o:OLEObject Type="Embed" ProgID="CorelDraw.Graphic.17" ShapeID="_x0000_s1073" DrawAspect="Content" ObjectID="_1644662154" r:id="rId43"/>
        </w:object>
      </w:r>
    </w:p>
    <w:p w:rsidR="00504EB0" w:rsidRDefault="00504EB0" w:rsidP="005572C4"/>
    <w:p w:rsidR="00504EB0" w:rsidRDefault="00504EB0" w:rsidP="005572C4"/>
    <w:p w:rsidR="00504EB0" w:rsidRDefault="00504EB0" w:rsidP="005572C4"/>
    <w:p w:rsidR="00D70742" w:rsidRDefault="00FD25F7" w:rsidP="005572C4">
      <w:r>
        <w:t xml:space="preserve">                                     #CA</w:t>
      </w:r>
    </w:p>
    <w:p w:rsidR="00D70742" w:rsidRDefault="00CC2C44" w:rsidP="005572C4">
      <w:r w:rsidRPr="00CC2C44">
        <w:t>#</w:t>
      </w:r>
      <w:proofErr w:type="gramStart"/>
      <w:r w:rsidRPr="00CC2C44">
        <w:t>bb ,rectangle</w:t>
      </w:r>
      <w:proofErr w:type="gramEnd"/>
      <w:r w:rsidRPr="00CC2C44">
        <w:t xml:space="preserve"> ,,</w:t>
      </w:r>
      <w:proofErr w:type="spellStart"/>
      <w:r w:rsidRPr="00CC2C44">
        <w:t>jklm</w:t>
      </w:r>
      <w:proofErr w:type="spellEnd"/>
      <w:r w:rsidRPr="00CC2C44">
        <w:t xml:space="preserve"> is %[n4</w:t>
      </w:r>
      <w:r>
        <w:t xml:space="preserve">       A#AI</w:t>
      </w:r>
    </w:p>
    <w:p w:rsidR="00D70742" w:rsidRDefault="006369D7" w:rsidP="005572C4">
      <w:r>
        <w:rPr>
          <w:rFonts w:asciiTheme="minorHAnsi" w:eastAsiaTheme="minorEastAsia" w:hAnsiTheme="minorHAnsi" w:cstheme="minorBidi"/>
          <w:noProof/>
          <w:sz w:val="22"/>
          <w:szCs w:val="22"/>
        </w:rPr>
        <w:object w:dxaOrig="1440" w:dyaOrig="1440">
          <v:shape id="_x0000_s1052" type="#_x0000_t75" style="position:absolute;margin-left:28.5pt;margin-top:27.6pt;width:536.65pt;height:279.4pt;z-index:-251611648;mso-position-horizontal-relative:text;mso-position-vertical-relative:text">
            <v:imagedata r:id="rId44" o:title=""/>
          </v:shape>
          <o:OLEObject Type="Embed" ProgID="CorelDraw.Graphic.18" ShapeID="_x0000_s1052" DrawAspect="Content" ObjectID="_1644662155" r:id="rId45"/>
        </w:object>
      </w:r>
    </w:p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67136E" w:rsidRDefault="0067136E" w:rsidP="005572C4">
      <w:r>
        <w:t xml:space="preserve">    </w:t>
      </w:r>
      <w:proofErr w:type="gramStart"/>
      <w:r w:rsidRPr="0067136E">
        <w:t>,to</w:t>
      </w:r>
      <w:proofErr w:type="gramEnd"/>
      <w:r w:rsidRPr="0067136E">
        <w:t xml:space="preserve"> ! ne&gt;e/ t5? </w:t>
      </w:r>
      <w:proofErr w:type="gramStart"/>
      <w:r w:rsidRPr="0067136E">
        <w:t>( a</w:t>
      </w:r>
      <w:proofErr w:type="gramEnd"/>
      <w:r w:rsidRPr="0067136E">
        <w:t xml:space="preserve"> c5timet]1 :at is</w:t>
      </w:r>
    </w:p>
    <w:p w:rsidR="00D70742" w:rsidRDefault="0067136E" w:rsidP="005572C4">
      <w:r>
        <w:t xml:space="preserve">   </w:t>
      </w:r>
      <w:r w:rsidRPr="0067136E">
        <w:t xml:space="preserve"> ! 4</w:t>
      </w:r>
      <w:proofErr w:type="gramStart"/>
      <w:r w:rsidRPr="0067136E">
        <w:t>t.e</w:t>
      </w:r>
      <w:proofErr w:type="gramEnd"/>
      <w:r w:rsidRPr="0067136E">
        <w:t xml:space="preserve"> f ;,j to ;,m8</w:t>
      </w:r>
    </w:p>
    <w:p w:rsidR="00D70742" w:rsidRDefault="0067136E" w:rsidP="005572C4">
      <w:r>
        <w:t xml:space="preserve">  </w:t>
      </w:r>
      <w:proofErr w:type="gramStart"/>
      <w:r w:rsidRPr="0067136E">
        <w:t>,a</w:t>
      </w:r>
      <w:proofErr w:type="gramEnd"/>
      <w:r w:rsidRPr="0067136E">
        <w:t xml:space="preserve"> #e4j cm</w:t>
      </w:r>
    </w:p>
    <w:p w:rsidR="00D70742" w:rsidRDefault="0067136E" w:rsidP="005572C4">
      <w:r>
        <w:t xml:space="preserve">  </w:t>
      </w:r>
      <w:proofErr w:type="gramStart"/>
      <w:r w:rsidRPr="0067136E">
        <w:t>;,</w:t>
      </w:r>
      <w:proofErr w:type="gramEnd"/>
      <w:r w:rsidRPr="0067136E">
        <w:t>b #aj4b cm</w:t>
      </w:r>
    </w:p>
    <w:p w:rsidR="00D70742" w:rsidRDefault="0067136E" w:rsidP="005572C4">
      <w:r>
        <w:t xml:space="preserve">  </w:t>
      </w:r>
      <w:proofErr w:type="gramStart"/>
      <w:r w:rsidRPr="0067136E">
        <w:t>;,</w:t>
      </w:r>
      <w:proofErr w:type="gramEnd"/>
      <w:r w:rsidRPr="0067136E">
        <w:t>c #ae4c cm</w:t>
      </w:r>
    </w:p>
    <w:p w:rsidR="00D70742" w:rsidRDefault="0067136E" w:rsidP="005572C4">
      <w:r>
        <w:t xml:space="preserve">  </w:t>
      </w:r>
      <w:proofErr w:type="gramStart"/>
      <w:r w:rsidRPr="0067136E">
        <w:t>;,</w:t>
      </w:r>
      <w:proofErr w:type="gramEnd"/>
      <w:r w:rsidRPr="0067136E">
        <w:t>d #ba4j cm</w:t>
      </w:r>
    </w:p>
    <w:p w:rsidR="00D70742" w:rsidRDefault="00D70742" w:rsidP="005572C4"/>
    <w:p w:rsidR="00D70742" w:rsidRDefault="00D70742" w:rsidP="005572C4"/>
    <w:p w:rsidR="00D70742" w:rsidRDefault="00D70742" w:rsidP="005572C4"/>
    <w:p w:rsidR="00244B5F" w:rsidRDefault="00244B5F" w:rsidP="005572C4"/>
    <w:p w:rsidR="00D70742" w:rsidRDefault="00D70742" w:rsidP="005572C4"/>
    <w:p w:rsidR="00D70742" w:rsidRDefault="0067136E" w:rsidP="005572C4">
      <w:r>
        <w:t xml:space="preserve">                                     #CC</w:t>
      </w:r>
    </w:p>
    <w:p w:rsidR="00D70742" w:rsidRDefault="000E334E" w:rsidP="005572C4">
      <w:r>
        <w:t xml:space="preserve">                                    A#BA</w:t>
      </w:r>
    </w:p>
    <w:p w:rsidR="00D70742" w:rsidRDefault="006369D7" w:rsidP="005572C4">
      <w:r>
        <w:rPr>
          <w:rFonts w:asciiTheme="minorHAnsi" w:eastAsiaTheme="minorEastAsia" w:hAnsiTheme="minorHAnsi" w:cstheme="minorBidi"/>
          <w:noProof/>
          <w:sz w:val="22"/>
          <w:szCs w:val="22"/>
        </w:rPr>
        <w:object w:dxaOrig="1440" w:dyaOrig="1440">
          <v:shape id="_x0000_s1053" type="#_x0000_t75" style="position:absolute;margin-left:3.6pt;margin-top:1.5pt;width:625.6pt;height:570.3pt;z-index:-251609600;mso-position-horizontal-relative:text;mso-position-vertical-relative:text">
            <v:imagedata r:id="rId46" o:title=""/>
          </v:shape>
          <o:OLEObject Type="Embed" ProgID="CorelDraw.Graphic.18" ShapeID="_x0000_s1053" DrawAspect="Content" ObjectID="_1644662156" r:id="rId47"/>
        </w:object>
      </w:r>
    </w:p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0E334E" w:rsidP="005572C4">
      <w:r>
        <w:t xml:space="preserve">                                     #CF</w:t>
      </w:r>
    </w:p>
    <w:p w:rsidR="00D70742" w:rsidRDefault="00E409BC" w:rsidP="005572C4">
      <w:r>
        <w:t xml:space="preserve">  </w:t>
      </w:r>
      <w:proofErr w:type="gramStart"/>
      <w:r>
        <w:t>,A</w:t>
      </w:r>
      <w:proofErr w:type="gramEnd"/>
      <w:r>
        <w:t xml:space="preserve">                                A#BB</w:t>
      </w:r>
    </w:p>
    <w:p w:rsidR="00D70742" w:rsidRDefault="00D70742" w:rsidP="005572C4"/>
    <w:p w:rsidR="00D70742" w:rsidRDefault="006369D7" w:rsidP="005572C4">
      <w:r>
        <w:rPr>
          <w:rFonts w:asciiTheme="minorHAnsi" w:eastAsiaTheme="minorEastAsia" w:hAnsiTheme="minorHAnsi" w:cstheme="minorBidi"/>
          <w:noProof/>
          <w:sz w:val="22"/>
          <w:szCs w:val="22"/>
        </w:rPr>
        <w:object w:dxaOrig="1440" w:dyaOrig="1440">
          <v:shape id="_x0000_s1055" type="#_x0000_t75" style="position:absolute;margin-left:0;margin-top:0;width:3in;height:276.9pt;z-index:-251607552;mso-position-horizontal-relative:text;mso-position-vertical-relative:text">
            <v:imagedata r:id="rId48" o:title=""/>
          </v:shape>
          <o:OLEObject Type="Embed" ProgID="CorelDraw.Graphic.18" ShapeID="_x0000_s1055" DrawAspect="Content" ObjectID="_1644662157" r:id="rId49"/>
        </w:object>
      </w:r>
    </w:p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C7705F" w:rsidP="005572C4">
      <w:r>
        <w:t xml:space="preserve">  </w:t>
      </w:r>
      <w:proofErr w:type="gramStart"/>
      <w:r>
        <w:t>;,</w:t>
      </w:r>
      <w:proofErr w:type="gramEnd"/>
      <w:r>
        <w:t>B</w:t>
      </w:r>
    </w:p>
    <w:p w:rsidR="00D70742" w:rsidRDefault="00D70742" w:rsidP="005572C4"/>
    <w:p w:rsidR="00D70742" w:rsidRDefault="006369D7" w:rsidP="005572C4">
      <w:r>
        <w:rPr>
          <w:rFonts w:asciiTheme="minorHAnsi" w:eastAsiaTheme="minorEastAsia" w:hAnsiTheme="minorHAnsi" w:cstheme="minorBidi"/>
          <w:noProof/>
          <w:sz w:val="22"/>
          <w:szCs w:val="22"/>
        </w:rPr>
        <w:object w:dxaOrig="1440" w:dyaOrig="1440">
          <v:shape id="_x0000_s1056" type="#_x0000_t75" style="position:absolute;margin-left:0;margin-top:0;width:222.5pt;height:271pt;z-index:-251605504;mso-position-horizontal-relative:text;mso-position-vertical-relative:text">
            <v:imagedata r:id="rId50" o:title=""/>
          </v:shape>
          <o:OLEObject Type="Embed" ProgID="CorelDraw.Graphic.18" ShapeID="_x0000_s1056" DrawAspect="Content" ObjectID="_1644662158" r:id="rId51"/>
        </w:object>
      </w:r>
    </w:p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C7705F" w:rsidP="005572C4">
      <w:r>
        <w:t xml:space="preserve">                                     #CI</w:t>
      </w:r>
    </w:p>
    <w:p w:rsidR="00D70742" w:rsidRDefault="00B63C75" w:rsidP="005572C4">
      <w:r>
        <w:t xml:space="preserve">  </w:t>
      </w:r>
      <w:proofErr w:type="gramStart"/>
      <w:r>
        <w:t>;,</w:t>
      </w:r>
      <w:proofErr w:type="gramEnd"/>
      <w:r>
        <w:t>C                               B#BB</w:t>
      </w:r>
    </w:p>
    <w:p w:rsidR="00D70742" w:rsidRDefault="00D70742" w:rsidP="005572C4"/>
    <w:p w:rsidR="00D70742" w:rsidRDefault="006369D7" w:rsidP="005572C4">
      <w:r>
        <w:rPr>
          <w:rFonts w:asciiTheme="minorHAnsi" w:eastAsiaTheme="minorEastAsia" w:hAnsiTheme="minorHAnsi" w:cstheme="minorBidi"/>
          <w:noProof/>
          <w:sz w:val="22"/>
          <w:szCs w:val="22"/>
        </w:rPr>
        <w:object w:dxaOrig="1440" w:dyaOrig="1440">
          <v:shape id="_x0000_s1057" type="#_x0000_t75" style="position:absolute;margin-left:0;margin-top:0;width:3in;height:280.05pt;z-index:-251603456;mso-position-horizontal-relative:text;mso-position-vertical-relative:text">
            <v:imagedata r:id="rId52" o:title=""/>
          </v:shape>
          <o:OLEObject Type="Embed" ProgID="CorelDraw.Graphic.18" ShapeID="_x0000_s1057" DrawAspect="Content" ObjectID="_1644662159" r:id="rId53"/>
        </w:object>
      </w:r>
    </w:p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4D4CCE" w:rsidP="005572C4">
      <w:r>
        <w:t xml:space="preserve">  </w:t>
      </w:r>
      <w:proofErr w:type="gramStart"/>
      <w:r>
        <w:t>;,</w:t>
      </w:r>
      <w:proofErr w:type="gramEnd"/>
      <w:r>
        <w:t>D</w:t>
      </w:r>
    </w:p>
    <w:p w:rsidR="00D70742" w:rsidRDefault="00D70742" w:rsidP="005572C4"/>
    <w:p w:rsidR="00D70742" w:rsidRDefault="006369D7" w:rsidP="005572C4">
      <w:r>
        <w:rPr>
          <w:rFonts w:asciiTheme="minorHAnsi" w:eastAsiaTheme="minorEastAsia" w:hAnsiTheme="minorHAnsi" w:cstheme="minorBidi"/>
          <w:noProof/>
          <w:sz w:val="22"/>
          <w:szCs w:val="22"/>
        </w:rPr>
        <w:object w:dxaOrig="1440" w:dyaOrig="1440">
          <v:shape id="_x0000_s1058" type="#_x0000_t75" style="position:absolute;margin-left:0;margin-top:0;width:216.7pt;height:268.2pt;z-index:-251601408;mso-position-horizontal-relative:text;mso-position-vertical-relative:text">
            <v:imagedata r:id="rId54" o:title=""/>
          </v:shape>
          <o:OLEObject Type="Embed" ProgID="CorelDraw.Graphic.18" ShapeID="_x0000_s1058" DrawAspect="Content" ObjectID="_1644662160" r:id="rId55"/>
        </w:object>
      </w:r>
    </w:p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B63C75" w:rsidP="005572C4">
      <w:r>
        <w:t xml:space="preserve">                                     #DJ</w:t>
      </w:r>
    </w:p>
    <w:p w:rsidR="00184D60" w:rsidRDefault="00184D60" w:rsidP="005572C4">
      <w:r w:rsidRPr="00184D60">
        <w:t>#</w:t>
      </w:r>
      <w:proofErr w:type="spellStart"/>
      <w:r w:rsidRPr="00184D60">
        <w:t>bh</w:t>
      </w:r>
      <w:proofErr w:type="spellEnd"/>
      <w:r w:rsidRPr="00184D60">
        <w:t xml:space="preserve"> ,</w:t>
      </w:r>
      <w:proofErr w:type="gramStart"/>
      <w:r>
        <w:t>9 !</w:t>
      </w:r>
      <w:proofErr w:type="gramEnd"/>
      <w:r>
        <w:t xml:space="preserve"> figure1 ,,</w:t>
      </w:r>
      <w:proofErr w:type="spellStart"/>
      <w:r>
        <w:t>jlk</w:t>
      </w:r>
      <w:proofErr w:type="spellEnd"/>
      <w:r>
        <w:t xml:space="preserve"> is a "r       #BC</w:t>
      </w:r>
    </w:p>
    <w:p w:rsidR="00184D60" w:rsidRDefault="00184D60" w:rsidP="005572C4">
      <w:r>
        <w:t xml:space="preserve">    </w:t>
      </w:r>
      <w:r w:rsidRPr="00184D60">
        <w:t>triangle1 po9</w:t>
      </w:r>
      <w:proofErr w:type="gramStart"/>
      <w:r w:rsidRPr="00184D60">
        <w:t>t ;,p</w:t>
      </w:r>
      <w:proofErr w:type="gramEnd"/>
      <w:r w:rsidRPr="00184D60">
        <w:t xml:space="preserve"> is ! midpo9t (</w:t>
      </w:r>
    </w:p>
    <w:p w:rsidR="00184D60" w:rsidRDefault="00184D60" w:rsidP="005572C4">
      <w:r>
        <w:t xml:space="preserve">   </w:t>
      </w:r>
      <w:r w:rsidRPr="00184D60">
        <w:t xml:space="preserve"> </w:t>
      </w:r>
      <w:proofErr w:type="gramStart"/>
      <w:r w:rsidRPr="00184D60">
        <w:t>side ,,jk</w:t>
      </w:r>
      <w:proofErr w:type="gramEnd"/>
      <w:r w:rsidRPr="00184D60">
        <w:t xml:space="preserve">1 &amp; </w:t>
      </w:r>
      <w:proofErr w:type="spellStart"/>
      <w:r w:rsidRPr="00184D60">
        <w:t>seg;t</w:t>
      </w:r>
      <w:proofErr w:type="spellEnd"/>
      <w:r w:rsidRPr="00184D60">
        <w:t xml:space="preserve"> ,,</w:t>
      </w:r>
      <w:proofErr w:type="spellStart"/>
      <w:r w:rsidRPr="00184D60">
        <w:t>pq</w:t>
      </w:r>
      <w:proofErr w:type="spellEnd"/>
      <w:r w:rsidRPr="00184D60">
        <w:t xml:space="preserve"> is p&gt;</w:t>
      </w:r>
      <w:proofErr w:type="spellStart"/>
      <w:r w:rsidRPr="00184D60">
        <w:t>allel</w:t>
      </w:r>
      <w:proofErr w:type="spellEnd"/>
    </w:p>
    <w:p w:rsidR="00D70742" w:rsidRDefault="00184D60" w:rsidP="005572C4">
      <w:r>
        <w:t xml:space="preserve">    </w:t>
      </w:r>
      <w:r w:rsidRPr="00184D60">
        <w:t xml:space="preserve">to </w:t>
      </w:r>
      <w:proofErr w:type="spellStart"/>
      <w:proofErr w:type="gramStart"/>
      <w:r w:rsidRPr="00184D60">
        <w:t>seg;t</w:t>
      </w:r>
      <w:proofErr w:type="spellEnd"/>
      <w:proofErr w:type="gramEnd"/>
      <w:r w:rsidRPr="00184D60">
        <w:t xml:space="preserve"> ,,jl4</w:t>
      </w:r>
    </w:p>
    <w:p w:rsidR="00D70742" w:rsidRDefault="006369D7" w:rsidP="005572C4">
      <w:r>
        <w:rPr>
          <w:rFonts w:asciiTheme="minorHAnsi" w:eastAsiaTheme="minorEastAsia" w:hAnsiTheme="minorHAnsi" w:cstheme="minorBidi"/>
          <w:noProof/>
          <w:sz w:val="22"/>
          <w:szCs w:val="22"/>
        </w:rPr>
        <w:object w:dxaOrig="1440" w:dyaOrig="1440">
          <v:shape id="_x0000_s1059" type="#_x0000_t75" style="position:absolute;margin-left:37.5pt;margin-top:11.4pt;width:338.5pt;height:445.75pt;z-index:-251599360;mso-position-horizontal-relative:text;mso-position-vertical-relative:text">
            <v:imagedata r:id="rId56" o:title=""/>
          </v:shape>
          <o:OLEObject Type="Embed" ProgID="CorelDraw.Graphic.18" ShapeID="_x0000_s1059" DrawAspect="Content" ObjectID="_1644662161" r:id="rId57"/>
        </w:object>
      </w:r>
    </w:p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C13CEA" w:rsidRDefault="00C13CEA" w:rsidP="005572C4">
      <w:r>
        <w:t xml:space="preserve">      </w:t>
      </w:r>
      <w:proofErr w:type="gramStart"/>
      <w:r>
        <w:t>`.&lt;</w:t>
      </w:r>
      <w:proofErr w:type="gramEnd"/>
      <w:r>
        <w:t>,”Q &amp; ANSW] *OICES ,A1 ;,B1</w:t>
      </w:r>
    </w:p>
    <w:p w:rsidR="00D70742" w:rsidRDefault="00C13CEA" w:rsidP="005572C4">
      <w:r>
        <w:t xml:space="preserve">    </w:t>
      </w:r>
      <w:proofErr w:type="gramStart"/>
      <w:r>
        <w:t>;,</w:t>
      </w:r>
      <w:proofErr w:type="gramEnd"/>
      <w:r>
        <w:t xml:space="preserve">C1 &amp; ;,D </w:t>
      </w:r>
      <w:r w:rsidR="004A7B23">
        <w:t>is</w:t>
      </w:r>
      <w:r>
        <w:t xml:space="preserve"> ON ! </w:t>
      </w:r>
      <w:proofErr w:type="gramStart"/>
      <w:r>
        <w:t>FOLL[</w:t>
      </w:r>
      <w:proofErr w:type="gramEnd"/>
      <w:r>
        <w:t>+ PAGE41.&gt;</w:t>
      </w:r>
    </w:p>
    <w:p w:rsidR="00D70742" w:rsidRDefault="00D70742" w:rsidP="005572C4"/>
    <w:p w:rsidR="00D70742" w:rsidRDefault="00C13CEA" w:rsidP="005572C4">
      <w:r>
        <w:t xml:space="preserve">                                     #DA</w:t>
      </w:r>
    </w:p>
    <w:p w:rsidR="00D70742" w:rsidRDefault="00505B29" w:rsidP="005572C4">
      <w:r>
        <w:t xml:space="preserve">                                    A#BD</w:t>
      </w:r>
    </w:p>
    <w:p w:rsidR="00D70742" w:rsidRDefault="006369D7" w:rsidP="005572C4">
      <w:r>
        <w:rPr>
          <w:noProof/>
        </w:rPr>
        <w:object w:dxaOrig="1440" w:dyaOrig="1440">
          <v:shape id="_x0000_s1060" type="#_x0000_t75" style="position:absolute;margin-left:51pt;margin-top:5.1pt;width:637.8pt;height:648.45pt;z-index:-251598336;mso-position-horizontal-relative:text;mso-position-vertical-relative:text">
            <v:imagedata r:id="rId58" o:title=""/>
          </v:shape>
          <o:OLEObject Type="Embed" ProgID="CorelDraw.Graphic.18" ShapeID="_x0000_s1060" DrawAspect="Content" ObjectID="_1644662162" r:id="rId59"/>
        </w:object>
      </w:r>
    </w:p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505B29" w:rsidP="005572C4">
      <w:r>
        <w:t xml:space="preserve">                                     #DD</w:t>
      </w:r>
    </w:p>
    <w:p w:rsidR="00D70742" w:rsidRDefault="00B271FA" w:rsidP="005572C4">
      <w:r>
        <w:t xml:space="preserve">  </w:t>
      </w:r>
      <w:r w:rsidR="00415DBF">
        <w:t xml:space="preserve">                     </w:t>
      </w:r>
      <w:r>
        <w:t xml:space="preserve">             A#BE</w:t>
      </w:r>
    </w:p>
    <w:p w:rsidR="00D70742" w:rsidRDefault="00D70742" w:rsidP="005572C4"/>
    <w:p w:rsidR="00D70742" w:rsidRDefault="00415DBF" w:rsidP="005572C4">
      <w:proofErr w:type="gramStart"/>
      <w:r>
        <w:t>,PLANT</w:t>
      </w:r>
      <w:proofErr w:type="gramEnd"/>
      <w:r>
        <w:t xml:space="preserve"> ,GR[? “&lt;9*ES”&gt;</w:t>
      </w:r>
    </w:p>
    <w:p w:rsidR="00D70742" w:rsidRDefault="006369D7" w:rsidP="005572C4">
      <w:r>
        <w:rPr>
          <w:rFonts w:asciiTheme="minorHAnsi" w:eastAsiaTheme="minorEastAsia" w:hAnsiTheme="minorHAnsi" w:cstheme="minorBidi"/>
          <w:noProof/>
          <w:sz w:val="22"/>
          <w:szCs w:val="22"/>
        </w:rPr>
        <w:object w:dxaOrig="1440" w:dyaOrig="1440">
          <v:shape id="_x0000_s1061" type="#_x0000_t75" style="position:absolute;margin-left:1.5pt;margin-top:10.5pt;width:587.6pt;height:565.5pt;z-index:-251596288;mso-position-horizontal-relative:text;mso-position-vertical-relative:text">
            <v:imagedata r:id="rId60" o:title=""/>
          </v:shape>
          <o:OLEObject Type="Embed" ProgID="CorelDraw.Graphic.18" ShapeID="_x0000_s1061" DrawAspect="Content" ObjectID="_1644662163" r:id="rId61"/>
        </w:object>
      </w:r>
    </w:p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B271FA" w:rsidP="005572C4">
      <w:r>
        <w:t xml:space="preserve">                                     #DF</w:t>
      </w:r>
    </w:p>
    <w:p w:rsidR="00D70742" w:rsidRDefault="00473C35" w:rsidP="005572C4">
      <w:r w:rsidRPr="00473C35">
        <w:t>#</w:t>
      </w:r>
      <w:proofErr w:type="gramStart"/>
      <w:r w:rsidRPr="00473C35">
        <w:t>cd ,a</w:t>
      </w:r>
      <w:proofErr w:type="gramEnd"/>
      <w:r w:rsidRPr="00473C35">
        <w:t xml:space="preserve"> figure is %[n4</w:t>
      </w:r>
      <w:r>
        <w:t xml:space="preserve">                </w:t>
      </w:r>
      <w:r w:rsidRPr="00473C35">
        <w:t>#</w:t>
      </w:r>
      <w:proofErr w:type="spellStart"/>
      <w:r w:rsidRPr="00473C35">
        <w:t>bg</w:t>
      </w:r>
      <w:proofErr w:type="spellEnd"/>
    </w:p>
    <w:p w:rsidR="000A438C" w:rsidRDefault="006369D7" w:rsidP="005572C4">
      <w:r>
        <w:rPr>
          <w:rFonts w:asciiTheme="minorHAnsi" w:eastAsiaTheme="minorEastAsia" w:hAnsiTheme="minorHAnsi" w:cstheme="minorBidi"/>
          <w:noProof/>
          <w:sz w:val="22"/>
          <w:szCs w:val="22"/>
        </w:rPr>
        <w:object w:dxaOrig="1440" w:dyaOrig="1440">
          <v:shape id="_x0000_s1062" type="#_x0000_t75" style="position:absolute;margin-left:0;margin-top:24.9pt;width:563.75pt;height:425.75pt;z-index:-251594240;mso-position-horizontal-relative:text;mso-position-vertical-relative:text">
            <v:imagedata r:id="rId62" o:title=""/>
          </v:shape>
          <o:OLEObject Type="Embed" ProgID="CorelDraw.Graphic.18" ShapeID="_x0000_s1062" DrawAspect="Content" ObjectID="_1644662164" r:id="rId63"/>
        </w:object>
      </w:r>
    </w:p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473C35" w:rsidRDefault="00473C35" w:rsidP="005572C4">
      <w:r>
        <w:t xml:space="preserve">    </w:t>
      </w:r>
      <w:proofErr w:type="gramStart"/>
      <w:r w:rsidRPr="00473C35">
        <w:t>,:</w:t>
      </w:r>
      <w:proofErr w:type="gramEnd"/>
      <w:r w:rsidRPr="00473C35">
        <w:t xml:space="preserve">at is ! l5g? </w:t>
      </w:r>
      <w:proofErr w:type="gramStart"/>
      <w:r w:rsidRPr="00473C35">
        <w:t>( !</w:t>
      </w:r>
      <w:proofErr w:type="gramEnd"/>
      <w:r w:rsidRPr="00473C35">
        <w:t xml:space="preserve"> </w:t>
      </w:r>
      <w:proofErr w:type="spellStart"/>
      <w:r w:rsidRPr="00473C35">
        <w:t>dott</w:t>
      </w:r>
      <w:proofErr w:type="spellEnd"/>
      <w:r w:rsidRPr="00473C35">
        <w:t>$ l9e1 to !</w:t>
      </w:r>
    </w:p>
    <w:p w:rsidR="000A438C" w:rsidRDefault="00473C35" w:rsidP="005572C4">
      <w:r>
        <w:t xml:space="preserve">    </w:t>
      </w:r>
      <w:r w:rsidRPr="00473C35">
        <w:t>ne&gt;e/ 9*8</w:t>
      </w:r>
    </w:p>
    <w:p w:rsidR="000A438C" w:rsidRPr="00473C35" w:rsidRDefault="00473C35" w:rsidP="00473C35">
      <w:r>
        <w:t xml:space="preserve">  </w:t>
      </w:r>
      <w:proofErr w:type="gramStart"/>
      <w:r w:rsidRPr="00473C35">
        <w:t>,a</w:t>
      </w:r>
      <w:proofErr w:type="gramEnd"/>
      <w:r w:rsidRPr="00473C35">
        <w:t xml:space="preserve"> #</w:t>
      </w:r>
      <w:proofErr w:type="spellStart"/>
      <w:r w:rsidRPr="00473C35">
        <w:t>aj</w:t>
      </w:r>
      <w:proofErr w:type="spellEnd"/>
      <w:r w:rsidRPr="00473C35">
        <w:t xml:space="preserve"> 9*</w:t>
      </w:r>
      <w:proofErr w:type="spellStart"/>
      <w:r w:rsidRPr="00473C35">
        <w:t>es</w:t>
      </w:r>
      <w:proofErr w:type="spellEnd"/>
    </w:p>
    <w:p w:rsidR="000A438C" w:rsidRDefault="00473C35" w:rsidP="005572C4">
      <w:r>
        <w:t xml:space="preserve">  </w:t>
      </w:r>
      <w:proofErr w:type="gramStart"/>
      <w:r w:rsidRPr="00473C35">
        <w:t>;,</w:t>
      </w:r>
      <w:proofErr w:type="gramEnd"/>
      <w:r w:rsidRPr="00473C35">
        <w:t>b #aa 9*</w:t>
      </w:r>
      <w:proofErr w:type="spellStart"/>
      <w:r w:rsidRPr="00473C35">
        <w:t>es</w:t>
      </w:r>
      <w:proofErr w:type="spellEnd"/>
    </w:p>
    <w:p w:rsidR="000A438C" w:rsidRDefault="00473C35" w:rsidP="005572C4">
      <w:r>
        <w:t xml:space="preserve">  </w:t>
      </w:r>
      <w:proofErr w:type="gramStart"/>
      <w:r w:rsidRPr="00473C35">
        <w:t>;,</w:t>
      </w:r>
      <w:proofErr w:type="gramEnd"/>
      <w:r w:rsidRPr="00473C35">
        <w:t>c #ab 9*</w:t>
      </w:r>
      <w:proofErr w:type="spellStart"/>
      <w:r w:rsidRPr="00473C35">
        <w:t>es</w:t>
      </w:r>
      <w:proofErr w:type="spellEnd"/>
    </w:p>
    <w:p w:rsidR="000A438C" w:rsidRDefault="00473C35" w:rsidP="005572C4">
      <w:r>
        <w:t xml:space="preserve">  </w:t>
      </w:r>
      <w:proofErr w:type="gramStart"/>
      <w:r w:rsidRPr="00473C35">
        <w:t>;,</w:t>
      </w:r>
      <w:proofErr w:type="gramEnd"/>
      <w:r w:rsidRPr="00473C35">
        <w:t>d #ac 9*</w:t>
      </w:r>
      <w:proofErr w:type="spellStart"/>
      <w:r w:rsidRPr="00473C35">
        <w:t>es</w:t>
      </w:r>
      <w:proofErr w:type="spellEnd"/>
    </w:p>
    <w:p w:rsidR="000A438C" w:rsidRDefault="005C686B" w:rsidP="005572C4">
      <w:r>
        <w:t xml:space="preserve">                                     #DI</w:t>
      </w:r>
    </w:p>
    <w:p w:rsidR="000A438C" w:rsidRDefault="001C403B" w:rsidP="005572C4">
      <w:r>
        <w:t xml:space="preserve">                                    A#BI</w:t>
      </w:r>
    </w:p>
    <w:p w:rsidR="000A438C" w:rsidRDefault="006369D7" w:rsidP="005572C4">
      <w:r>
        <w:rPr>
          <w:noProof/>
        </w:rPr>
        <w:object w:dxaOrig="1440" w:dyaOrig="1440">
          <v:shape id="_x0000_s1064" type="#_x0000_t75" style="position:absolute;margin-left:63pt;margin-top:17.1pt;width:638pt;height:648.25pt;z-index:-251593216;mso-position-horizontal-relative:text;mso-position-vertical-relative:text">
            <v:imagedata r:id="rId64" o:title=""/>
          </v:shape>
          <o:OLEObject Type="Embed" ProgID="CorelDraw.Graphic.18" ShapeID="_x0000_s1064" DrawAspect="Content" ObjectID="_1644662165" r:id="rId65"/>
        </w:object>
      </w:r>
    </w:p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1C403B" w:rsidP="005572C4">
      <w:r>
        <w:t xml:space="preserve">                                     #EC</w:t>
      </w:r>
    </w:p>
    <w:p w:rsidR="000A438C" w:rsidRDefault="00AF19D9" w:rsidP="005572C4">
      <w:r>
        <w:t xml:space="preserve">                                    A#CA</w:t>
      </w:r>
    </w:p>
    <w:p w:rsidR="000A438C" w:rsidRDefault="006369D7" w:rsidP="005572C4">
      <w:r>
        <w:rPr>
          <w:rFonts w:asciiTheme="minorHAnsi" w:eastAsiaTheme="minorEastAsia" w:hAnsiTheme="minorHAnsi" w:cstheme="minorBidi"/>
          <w:noProof/>
          <w:sz w:val="22"/>
          <w:szCs w:val="22"/>
        </w:rPr>
        <w:object w:dxaOrig="1440" w:dyaOrig="1440">
          <v:shape id="_x0000_s1065" type="#_x0000_t75" style="position:absolute;margin-left:0;margin-top:0;width:649.1pt;height:643.7pt;z-index:-251591168;mso-position-horizontal-relative:text;mso-position-vertical-relative:text">
            <v:imagedata r:id="rId66" o:title=""/>
          </v:shape>
          <o:OLEObject Type="Embed" ProgID="CorelDraw.Graphic.18" ShapeID="_x0000_s1065" DrawAspect="Content" ObjectID="_1644662166" r:id="rId67"/>
        </w:object>
      </w:r>
    </w:p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AF19D9" w:rsidP="005572C4">
      <w:r>
        <w:t xml:space="preserve">                                     #EG</w:t>
      </w:r>
    </w:p>
    <w:p w:rsidR="000A438C" w:rsidRDefault="00AD6498" w:rsidP="005572C4">
      <w:r>
        <w:t xml:space="preserve">  </w:t>
      </w:r>
      <w:proofErr w:type="gramStart"/>
      <w:r>
        <w:t>,A</w:t>
      </w:r>
      <w:proofErr w:type="gramEnd"/>
      <w:r>
        <w:t xml:space="preserve">                                A#CB</w:t>
      </w:r>
    </w:p>
    <w:p w:rsidR="000A438C" w:rsidRDefault="000A438C" w:rsidP="005572C4"/>
    <w:p w:rsidR="000A438C" w:rsidRDefault="006369D7" w:rsidP="005572C4">
      <w:r>
        <w:rPr>
          <w:rFonts w:asciiTheme="minorHAnsi" w:eastAsiaTheme="minorEastAsia" w:hAnsiTheme="minorHAnsi" w:cstheme="minorBidi"/>
          <w:noProof/>
          <w:sz w:val="22"/>
          <w:szCs w:val="22"/>
        </w:rPr>
        <w:object w:dxaOrig="1440" w:dyaOrig="1440">
          <v:shape id="_x0000_s1067" type="#_x0000_t75" style="position:absolute;margin-left:0;margin-top:3.6pt;width:704.7pt;height:532.6pt;z-index:-251589120;mso-position-horizontal-relative:text;mso-position-vertical-relative:text">
            <v:imagedata r:id="rId68" o:title=""/>
          </v:shape>
          <o:OLEObject Type="Embed" ProgID="CorelDraw.Graphic.18" ShapeID="_x0000_s1067" DrawAspect="Content" ObjectID="_1644662167" r:id="rId69"/>
        </w:object>
      </w:r>
    </w:p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AD6498" w:rsidRDefault="00AD6498" w:rsidP="005572C4">
      <w:r>
        <w:t xml:space="preserve">      </w:t>
      </w:r>
      <w:proofErr w:type="gramStart"/>
      <w:r>
        <w:t>@.&lt;</w:t>
      </w:r>
      <w:proofErr w:type="gramEnd"/>
      <w:r>
        <w:t>,</w:t>
      </w:r>
      <w:proofErr w:type="spellStart"/>
      <w:r>
        <w:t>answ</w:t>
      </w:r>
      <w:proofErr w:type="spellEnd"/>
      <w:r>
        <w:t>] *</w:t>
      </w:r>
      <w:proofErr w:type="spellStart"/>
      <w:r>
        <w:t>oices</w:t>
      </w:r>
      <w:proofErr w:type="spellEnd"/>
      <w:r>
        <w:t xml:space="preserve"> </w:t>
      </w:r>
      <w:r w:rsidRPr="00AD6498">
        <w:t>;,b1 ;,c1 &amp; ;,d</w:t>
      </w:r>
    </w:p>
    <w:p w:rsidR="000A438C" w:rsidRDefault="00AD6498" w:rsidP="005572C4">
      <w:r w:rsidRPr="00AD6498">
        <w:t xml:space="preserve"> </w:t>
      </w:r>
      <w:r>
        <w:t xml:space="preserve">   </w:t>
      </w:r>
      <w:r w:rsidRPr="00AD6498">
        <w:t xml:space="preserve">&gt;e </w:t>
      </w:r>
      <w:proofErr w:type="gramStart"/>
      <w:r w:rsidRPr="00AD6498">
        <w:t>on !</w:t>
      </w:r>
      <w:proofErr w:type="gramEnd"/>
      <w:r w:rsidRPr="00AD6498">
        <w:t xml:space="preserve"> </w:t>
      </w:r>
      <w:proofErr w:type="spellStart"/>
      <w:r w:rsidRPr="00AD6498">
        <w:t>foll</w:t>
      </w:r>
      <w:proofErr w:type="spellEnd"/>
      <w:r w:rsidRPr="00AD6498">
        <w:t>[+ pages4@.&gt;</w:t>
      </w:r>
    </w:p>
    <w:p w:rsidR="000A438C" w:rsidRDefault="00AD6498" w:rsidP="005572C4">
      <w:r>
        <w:t xml:space="preserve">                                     #EI</w:t>
      </w:r>
    </w:p>
    <w:p w:rsidR="000A438C" w:rsidRDefault="00BD2D91" w:rsidP="005572C4">
      <w:r>
        <w:t xml:space="preserve">  </w:t>
      </w:r>
      <w:proofErr w:type="gramStart"/>
      <w:r>
        <w:t>;,</w:t>
      </w:r>
      <w:proofErr w:type="gramEnd"/>
      <w:r>
        <w:t>B                               B#CB</w:t>
      </w:r>
    </w:p>
    <w:p w:rsidR="000A438C" w:rsidRDefault="000A438C" w:rsidP="005572C4"/>
    <w:p w:rsidR="000A438C" w:rsidRDefault="006369D7" w:rsidP="005572C4">
      <w:r>
        <w:rPr>
          <w:noProof/>
        </w:rPr>
        <w:object w:dxaOrig="1440" w:dyaOrig="1440">
          <v:shape id="_x0000_s1068" type="#_x0000_t75" style="position:absolute;margin-left:0;margin-top:.6pt;width:704.7pt;height:532.6pt;z-index:-251588096;mso-position-horizontal-relative:text;mso-position-vertical-relative:text">
            <v:imagedata r:id="rId70" o:title=""/>
          </v:shape>
          <o:OLEObject Type="Embed" ProgID="CorelDraw.Graphic.18" ShapeID="_x0000_s1068" DrawAspect="Content" ObjectID="_1644662168" r:id="rId71"/>
        </w:object>
      </w:r>
    </w:p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BD2D91" w:rsidRDefault="00BD2D91" w:rsidP="00BD2D91">
      <w:r>
        <w:t xml:space="preserve">      </w:t>
      </w:r>
      <w:proofErr w:type="gramStart"/>
      <w:r>
        <w:t>@.&lt;</w:t>
      </w:r>
      <w:proofErr w:type="gramEnd"/>
      <w:r>
        <w:t>,</w:t>
      </w:r>
      <w:proofErr w:type="spellStart"/>
      <w:r>
        <w:t>answ</w:t>
      </w:r>
      <w:proofErr w:type="spellEnd"/>
      <w:r>
        <w:t>] *</w:t>
      </w:r>
      <w:proofErr w:type="spellStart"/>
      <w:r>
        <w:t>oices</w:t>
      </w:r>
      <w:proofErr w:type="spellEnd"/>
      <w:r>
        <w:t xml:space="preserve"> </w:t>
      </w:r>
      <w:r w:rsidRPr="00AD6498">
        <w:t>;,c1 &amp; ;,d</w:t>
      </w:r>
      <w:r>
        <w:t xml:space="preserve"> </w:t>
      </w:r>
      <w:r w:rsidRPr="00AD6498">
        <w:t>&gt;e on</w:t>
      </w:r>
    </w:p>
    <w:p w:rsidR="00BD2D91" w:rsidRDefault="00BD2D91" w:rsidP="00BD2D91">
      <w:r w:rsidRPr="00AD6498">
        <w:t xml:space="preserve"> </w:t>
      </w:r>
      <w:r>
        <w:t xml:space="preserve">   </w:t>
      </w:r>
      <w:r w:rsidRPr="00AD6498">
        <w:t xml:space="preserve">! </w:t>
      </w:r>
      <w:proofErr w:type="spellStart"/>
      <w:proofErr w:type="gramStart"/>
      <w:r w:rsidRPr="00AD6498">
        <w:t>foll</w:t>
      </w:r>
      <w:proofErr w:type="spellEnd"/>
      <w:r w:rsidRPr="00AD6498">
        <w:t>[</w:t>
      </w:r>
      <w:proofErr w:type="gramEnd"/>
      <w:r w:rsidRPr="00AD6498">
        <w:t>+ pages4@.&gt;</w:t>
      </w:r>
    </w:p>
    <w:p w:rsidR="000A438C" w:rsidRDefault="00BD2D91" w:rsidP="005572C4">
      <w:r>
        <w:t xml:space="preserve">                                     #FJ</w:t>
      </w:r>
    </w:p>
    <w:p w:rsidR="000A438C" w:rsidRDefault="00E9249D" w:rsidP="005572C4">
      <w:r>
        <w:t xml:space="preserve">  </w:t>
      </w:r>
      <w:proofErr w:type="gramStart"/>
      <w:r w:rsidR="00BD2D91">
        <w:t>;,</w:t>
      </w:r>
      <w:proofErr w:type="gramEnd"/>
      <w:r w:rsidR="00BD2D91">
        <w:t xml:space="preserve">C  </w:t>
      </w:r>
      <w:r>
        <w:t xml:space="preserve">                            </w:t>
      </w:r>
      <w:r w:rsidR="00BD2D91">
        <w:t xml:space="preserve"> </w:t>
      </w:r>
      <w:r w:rsidR="00002BF5">
        <w:t xml:space="preserve"> #CC</w:t>
      </w:r>
    </w:p>
    <w:p w:rsidR="000A438C" w:rsidRDefault="006369D7" w:rsidP="005572C4">
      <w:r>
        <w:rPr>
          <w:noProof/>
        </w:rPr>
        <w:object w:dxaOrig="1440" w:dyaOrig="1440">
          <v:shape id="_x0000_s1069" type="#_x0000_t75" style="position:absolute;margin-left:3pt;margin-top:23.4pt;width:704.7pt;height:532.6pt;z-index:-251587072;mso-position-horizontal-relative:text;mso-position-vertical-relative:text">
            <v:imagedata r:id="rId72" o:title=""/>
          </v:shape>
          <o:OLEObject Type="Embed" ProgID="CorelDraw.Graphic.18" ShapeID="_x0000_s1069" DrawAspect="Content" ObjectID="_1644662169" r:id="rId73"/>
        </w:object>
      </w:r>
    </w:p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E9249D" w:rsidRDefault="00E9249D" w:rsidP="00E9249D">
      <w:r>
        <w:t xml:space="preserve">      </w:t>
      </w:r>
      <w:proofErr w:type="gramStart"/>
      <w:r>
        <w:t>@.&lt;</w:t>
      </w:r>
      <w:proofErr w:type="gramEnd"/>
      <w:r>
        <w:t>,</w:t>
      </w:r>
      <w:proofErr w:type="spellStart"/>
      <w:r>
        <w:t>answ</w:t>
      </w:r>
      <w:proofErr w:type="spellEnd"/>
      <w:r>
        <w:t>] *</w:t>
      </w:r>
      <w:proofErr w:type="spellStart"/>
      <w:r>
        <w:t>oice</w:t>
      </w:r>
      <w:proofErr w:type="spellEnd"/>
      <w:r>
        <w:t xml:space="preserve"> </w:t>
      </w:r>
      <w:r w:rsidRPr="00AD6498">
        <w:t>;,d</w:t>
      </w:r>
      <w:r>
        <w:t xml:space="preserve"> </w:t>
      </w:r>
      <w:r w:rsidRPr="00AD6498">
        <w:t>&gt;e on</w:t>
      </w:r>
      <w:r>
        <w:t xml:space="preserve"> </w:t>
      </w:r>
      <w:r w:rsidRPr="00AD6498">
        <w:t>!</w:t>
      </w:r>
      <w:r>
        <w:t xml:space="preserve"> </w:t>
      </w:r>
      <w:proofErr w:type="spellStart"/>
      <w:r w:rsidRPr="00AD6498">
        <w:t>foll</w:t>
      </w:r>
      <w:proofErr w:type="spellEnd"/>
      <w:r w:rsidRPr="00AD6498">
        <w:t>[+</w:t>
      </w:r>
    </w:p>
    <w:p w:rsidR="000A438C" w:rsidRDefault="00E9249D" w:rsidP="00E9249D">
      <w:r w:rsidRPr="00AD6498">
        <w:t xml:space="preserve"> </w:t>
      </w:r>
      <w:r>
        <w:t xml:space="preserve">   page</w:t>
      </w:r>
      <w:r w:rsidRPr="00AD6498">
        <w:t>4@.&gt;</w:t>
      </w:r>
    </w:p>
    <w:p w:rsidR="000A438C" w:rsidRDefault="00E9249D" w:rsidP="005572C4">
      <w:r>
        <w:t xml:space="preserve">                                     #FA</w:t>
      </w:r>
    </w:p>
    <w:p w:rsidR="000A438C" w:rsidRDefault="00E9249D" w:rsidP="005572C4">
      <w:r>
        <w:t xml:space="preserve">  </w:t>
      </w:r>
      <w:proofErr w:type="gramStart"/>
      <w:r>
        <w:t>;,</w:t>
      </w:r>
      <w:proofErr w:type="gramEnd"/>
      <w:r>
        <w:t xml:space="preserve">D                               </w:t>
      </w:r>
      <w:r w:rsidR="00002BF5">
        <w:t>A#CC</w:t>
      </w:r>
    </w:p>
    <w:p w:rsidR="000A438C" w:rsidRDefault="006369D7" w:rsidP="005572C4">
      <w:r>
        <w:rPr>
          <w:noProof/>
        </w:rPr>
        <w:object w:dxaOrig="1440" w:dyaOrig="1440">
          <v:shape id="_x0000_s1070" type="#_x0000_t75" style="position:absolute;margin-left:0;margin-top:27.9pt;width:704.7pt;height:532.6pt;z-index:-251586048;mso-position-horizontal-relative:text;mso-position-vertical-relative:text">
            <v:imagedata r:id="rId74" o:title=""/>
          </v:shape>
          <o:OLEObject Type="Embed" ProgID="CorelDraw.Graphic.18" ShapeID="_x0000_s1070" DrawAspect="Content" ObjectID="_1644662170" r:id="rId75"/>
        </w:object>
      </w:r>
    </w:p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E9249D" w:rsidP="005572C4">
      <w:r>
        <w:t xml:space="preserve">                                     #FB</w:t>
      </w:r>
    </w:p>
    <w:p w:rsidR="000A438C" w:rsidRDefault="00226A13" w:rsidP="005572C4">
      <w:r>
        <w:t xml:space="preserve">                                    A#CD</w:t>
      </w:r>
    </w:p>
    <w:p w:rsidR="000A438C" w:rsidRDefault="006369D7" w:rsidP="005572C4">
      <w:r>
        <w:rPr>
          <w:rFonts w:asciiTheme="minorHAnsi" w:eastAsiaTheme="minorEastAsia" w:hAnsiTheme="minorHAnsi" w:cstheme="minorBidi"/>
          <w:noProof/>
          <w:sz w:val="22"/>
          <w:szCs w:val="22"/>
        </w:rPr>
        <w:object w:dxaOrig="1440" w:dyaOrig="1440">
          <v:shape id="_x0000_s1071" type="#_x0000_t75" style="position:absolute;margin-left:-.9pt;margin-top:2.7pt;width:628pt;height:591.85pt;z-index:-251584000;mso-position-horizontal-relative:text;mso-position-vertical-relative:text">
            <v:imagedata r:id="rId76" o:title=""/>
          </v:shape>
          <o:OLEObject Type="Embed" ProgID="CorelDraw.Graphic.18" ShapeID="_x0000_s1071" DrawAspect="Content" ObjectID="_1644662171" r:id="rId77"/>
        </w:object>
      </w:r>
    </w:p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0A438C" w:rsidRDefault="000A438C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D70742" w:rsidP="005572C4"/>
    <w:p w:rsidR="00D70742" w:rsidRDefault="002D776E" w:rsidP="005572C4">
      <w:r>
        <w:t xml:space="preserve">                                     #FE</w:t>
      </w:r>
    </w:p>
    <w:sectPr w:rsidR="00D70742" w:rsidSect="00566CE4">
      <w:pgSz w:w="16560" w:h="15840" w:code="123"/>
      <w:pgMar w:top="720" w:right="720" w:bottom="547" w:left="1296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Braille29">
    <w:panose1 w:val="02070304020205020404"/>
    <w:charset w:val="00"/>
    <w:family w:val="roman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50"/>
  <w:doNotDisplayPageBoundarie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360"/>
  <w:drawingGridVerticalSpacing w:val="57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D4185"/>
    <w:rsid w:val="00000129"/>
    <w:rsid w:val="0000086B"/>
    <w:rsid w:val="00002BF5"/>
    <w:rsid w:val="0000393D"/>
    <w:rsid w:val="00006D69"/>
    <w:rsid w:val="00021EED"/>
    <w:rsid w:val="000248E9"/>
    <w:rsid w:val="00025798"/>
    <w:rsid w:val="00027AD4"/>
    <w:rsid w:val="00032826"/>
    <w:rsid w:val="00033441"/>
    <w:rsid w:val="000357C6"/>
    <w:rsid w:val="000409B0"/>
    <w:rsid w:val="0006178A"/>
    <w:rsid w:val="00065657"/>
    <w:rsid w:val="00070066"/>
    <w:rsid w:val="0008187C"/>
    <w:rsid w:val="000976C8"/>
    <w:rsid w:val="000A24F5"/>
    <w:rsid w:val="000A438C"/>
    <w:rsid w:val="000D2DF1"/>
    <w:rsid w:val="000D6CF2"/>
    <w:rsid w:val="000E2360"/>
    <w:rsid w:val="000E2BEF"/>
    <w:rsid w:val="000E2E46"/>
    <w:rsid w:val="000E334E"/>
    <w:rsid w:val="000E3D99"/>
    <w:rsid w:val="000E710A"/>
    <w:rsid w:val="000F21DD"/>
    <w:rsid w:val="00101274"/>
    <w:rsid w:val="00110BA1"/>
    <w:rsid w:val="0011184C"/>
    <w:rsid w:val="001124CB"/>
    <w:rsid w:val="00114CFA"/>
    <w:rsid w:val="00114EA1"/>
    <w:rsid w:val="0011663D"/>
    <w:rsid w:val="00117A51"/>
    <w:rsid w:val="0012600A"/>
    <w:rsid w:val="0012657A"/>
    <w:rsid w:val="001266F5"/>
    <w:rsid w:val="00135B38"/>
    <w:rsid w:val="00137F32"/>
    <w:rsid w:val="00143DA8"/>
    <w:rsid w:val="0014439E"/>
    <w:rsid w:val="001513D5"/>
    <w:rsid w:val="00151429"/>
    <w:rsid w:val="00151788"/>
    <w:rsid w:val="00153C3E"/>
    <w:rsid w:val="0016109D"/>
    <w:rsid w:val="00161C2D"/>
    <w:rsid w:val="00170712"/>
    <w:rsid w:val="001711BF"/>
    <w:rsid w:val="0018412F"/>
    <w:rsid w:val="00184D60"/>
    <w:rsid w:val="00190820"/>
    <w:rsid w:val="0019354E"/>
    <w:rsid w:val="00194247"/>
    <w:rsid w:val="001B033F"/>
    <w:rsid w:val="001B22F3"/>
    <w:rsid w:val="001B59C8"/>
    <w:rsid w:val="001B7A2F"/>
    <w:rsid w:val="001C403B"/>
    <w:rsid w:val="001C4412"/>
    <w:rsid w:val="001D5013"/>
    <w:rsid w:val="001D5C92"/>
    <w:rsid w:val="001E7DC9"/>
    <w:rsid w:val="00204C09"/>
    <w:rsid w:val="00207214"/>
    <w:rsid w:val="00226A13"/>
    <w:rsid w:val="00237CE2"/>
    <w:rsid w:val="00244B5F"/>
    <w:rsid w:val="00246F21"/>
    <w:rsid w:val="00260615"/>
    <w:rsid w:val="00261B0B"/>
    <w:rsid w:val="0026640E"/>
    <w:rsid w:val="00271010"/>
    <w:rsid w:val="00271E57"/>
    <w:rsid w:val="00280A0E"/>
    <w:rsid w:val="0028588B"/>
    <w:rsid w:val="00290797"/>
    <w:rsid w:val="002978AF"/>
    <w:rsid w:val="002A23C0"/>
    <w:rsid w:val="002A6B88"/>
    <w:rsid w:val="002C16D8"/>
    <w:rsid w:val="002C1D9B"/>
    <w:rsid w:val="002C2DBF"/>
    <w:rsid w:val="002C2F30"/>
    <w:rsid w:val="002C7D08"/>
    <w:rsid w:val="002D3598"/>
    <w:rsid w:val="002D776E"/>
    <w:rsid w:val="002E5B02"/>
    <w:rsid w:val="002E70DD"/>
    <w:rsid w:val="002F3833"/>
    <w:rsid w:val="003033C2"/>
    <w:rsid w:val="00310119"/>
    <w:rsid w:val="003171FF"/>
    <w:rsid w:val="00320646"/>
    <w:rsid w:val="00320B2B"/>
    <w:rsid w:val="0032388D"/>
    <w:rsid w:val="00346B7A"/>
    <w:rsid w:val="00356EDD"/>
    <w:rsid w:val="003676C7"/>
    <w:rsid w:val="00380F3F"/>
    <w:rsid w:val="0038409C"/>
    <w:rsid w:val="00386BEA"/>
    <w:rsid w:val="00391321"/>
    <w:rsid w:val="003A32AC"/>
    <w:rsid w:val="003A4E10"/>
    <w:rsid w:val="003B5A3E"/>
    <w:rsid w:val="003B5DC8"/>
    <w:rsid w:val="003D350B"/>
    <w:rsid w:val="003D5CDA"/>
    <w:rsid w:val="003D7B30"/>
    <w:rsid w:val="003E46ED"/>
    <w:rsid w:val="003E59B2"/>
    <w:rsid w:val="003E5A54"/>
    <w:rsid w:val="00400CE9"/>
    <w:rsid w:val="00400D40"/>
    <w:rsid w:val="00407537"/>
    <w:rsid w:val="00407D5E"/>
    <w:rsid w:val="004147BD"/>
    <w:rsid w:val="00415DBF"/>
    <w:rsid w:val="00425692"/>
    <w:rsid w:val="0042657D"/>
    <w:rsid w:val="004461DC"/>
    <w:rsid w:val="00462E08"/>
    <w:rsid w:val="00465599"/>
    <w:rsid w:val="00466700"/>
    <w:rsid w:val="004709EB"/>
    <w:rsid w:val="00473C35"/>
    <w:rsid w:val="00473EC9"/>
    <w:rsid w:val="00475481"/>
    <w:rsid w:val="00475647"/>
    <w:rsid w:val="004761DE"/>
    <w:rsid w:val="00480FFE"/>
    <w:rsid w:val="00482E35"/>
    <w:rsid w:val="0048302E"/>
    <w:rsid w:val="0048418B"/>
    <w:rsid w:val="00485845"/>
    <w:rsid w:val="00485DD8"/>
    <w:rsid w:val="004863A1"/>
    <w:rsid w:val="00487F09"/>
    <w:rsid w:val="004A0B28"/>
    <w:rsid w:val="004A7B23"/>
    <w:rsid w:val="004B1CEC"/>
    <w:rsid w:val="004B235C"/>
    <w:rsid w:val="004B2916"/>
    <w:rsid w:val="004B2CFA"/>
    <w:rsid w:val="004D4185"/>
    <w:rsid w:val="004D457E"/>
    <w:rsid w:val="004D4CCE"/>
    <w:rsid w:val="004D7885"/>
    <w:rsid w:val="004E30BF"/>
    <w:rsid w:val="004E36F4"/>
    <w:rsid w:val="004E3AE2"/>
    <w:rsid w:val="004E6E9C"/>
    <w:rsid w:val="004F75DF"/>
    <w:rsid w:val="004F76E8"/>
    <w:rsid w:val="00500CF2"/>
    <w:rsid w:val="00504EB0"/>
    <w:rsid w:val="00505B29"/>
    <w:rsid w:val="00506E17"/>
    <w:rsid w:val="00512996"/>
    <w:rsid w:val="0051739E"/>
    <w:rsid w:val="00517909"/>
    <w:rsid w:val="00522818"/>
    <w:rsid w:val="00522B03"/>
    <w:rsid w:val="005305D2"/>
    <w:rsid w:val="00540E65"/>
    <w:rsid w:val="00546EAF"/>
    <w:rsid w:val="00556E16"/>
    <w:rsid w:val="005572C4"/>
    <w:rsid w:val="00562499"/>
    <w:rsid w:val="0056409B"/>
    <w:rsid w:val="00566CE4"/>
    <w:rsid w:val="00577E56"/>
    <w:rsid w:val="00582872"/>
    <w:rsid w:val="00592C43"/>
    <w:rsid w:val="00595E8E"/>
    <w:rsid w:val="005A00DF"/>
    <w:rsid w:val="005A69E5"/>
    <w:rsid w:val="005B5AF0"/>
    <w:rsid w:val="005C03C1"/>
    <w:rsid w:val="005C10C2"/>
    <w:rsid w:val="005C3550"/>
    <w:rsid w:val="005C480E"/>
    <w:rsid w:val="005C686B"/>
    <w:rsid w:val="005C795F"/>
    <w:rsid w:val="005D0A4D"/>
    <w:rsid w:val="005D3A9A"/>
    <w:rsid w:val="005D3F99"/>
    <w:rsid w:val="005D6176"/>
    <w:rsid w:val="005E3D23"/>
    <w:rsid w:val="005E7A7F"/>
    <w:rsid w:val="005F3DE3"/>
    <w:rsid w:val="006155A3"/>
    <w:rsid w:val="00617961"/>
    <w:rsid w:val="0062117D"/>
    <w:rsid w:val="006224B6"/>
    <w:rsid w:val="00634E0D"/>
    <w:rsid w:val="006369D7"/>
    <w:rsid w:val="006409BA"/>
    <w:rsid w:val="0064110D"/>
    <w:rsid w:val="006524DC"/>
    <w:rsid w:val="00655C05"/>
    <w:rsid w:val="00662283"/>
    <w:rsid w:val="006648C5"/>
    <w:rsid w:val="00664BCA"/>
    <w:rsid w:val="00665300"/>
    <w:rsid w:val="00666EBE"/>
    <w:rsid w:val="0067136E"/>
    <w:rsid w:val="00686B55"/>
    <w:rsid w:val="006A5B66"/>
    <w:rsid w:val="006A6FF3"/>
    <w:rsid w:val="006B2D6A"/>
    <w:rsid w:val="006B7AC0"/>
    <w:rsid w:val="006C2762"/>
    <w:rsid w:val="006C65B6"/>
    <w:rsid w:val="006D67AD"/>
    <w:rsid w:val="00702AE9"/>
    <w:rsid w:val="0070796F"/>
    <w:rsid w:val="00707DE0"/>
    <w:rsid w:val="00726BF1"/>
    <w:rsid w:val="007275D2"/>
    <w:rsid w:val="00730F0A"/>
    <w:rsid w:val="00735A2C"/>
    <w:rsid w:val="007579F9"/>
    <w:rsid w:val="0076281A"/>
    <w:rsid w:val="00781BD9"/>
    <w:rsid w:val="00782BBE"/>
    <w:rsid w:val="00783689"/>
    <w:rsid w:val="00793004"/>
    <w:rsid w:val="00797C46"/>
    <w:rsid w:val="007A1FC0"/>
    <w:rsid w:val="007A46D3"/>
    <w:rsid w:val="007B0771"/>
    <w:rsid w:val="007B079F"/>
    <w:rsid w:val="007B5B6C"/>
    <w:rsid w:val="007B7D82"/>
    <w:rsid w:val="007C08E2"/>
    <w:rsid w:val="007D1933"/>
    <w:rsid w:val="007D355D"/>
    <w:rsid w:val="007D42C5"/>
    <w:rsid w:val="007D64E7"/>
    <w:rsid w:val="007D6879"/>
    <w:rsid w:val="007D768D"/>
    <w:rsid w:val="007E085A"/>
    <w:rsid w:val="007E6867"/>
    <w:rsid w:val="007F570A"/>
    <w:rsid w:val="007F7F25"/>
    <w:rsid w:val="00805C18"/>
    <w:rsid w:val="00832313"/>
    <w:rsid w:val="00833874"/>
    <w:rsid w:val="00846936"/>
    <w:rsid w:val="00852C80"/>
    <w:rsid w:val="00857377"/>
    <w:rsid w:val="00872E7C"/>
    <w:rsid w:val="00876235"/>
    <w:rsid w:val="00881999"/>
    <w:rsid w:val="0088779E"/>
    <w:rsid w:val="00890A72"/>
    <w:rsid w:val="008A29D5"/>
    <w:rsid w:val="008A3F13"/>
    <w:rsid w:val="008B306E"/>
    <w:rsid w:val="008B43BD"/>
    <w:rsid w:val="008C068C"/>
    <w:rsid w:val="008C1DDF"/>
    <w:rsid w:val="008C4D73"/>
    <w:rsid w:val="008C5B48"/>
    <w:rsid w:val="008C6BE2"/>
    <w:rsid w:val="008C6C4D"/>
    <w:rsid w:val="008D0264"/>
    <w:rsid w:val="008E39FB"/>
    <w:rsid w:val="008E424F"/>
    <w:rsid w:val="008E74C7"/>
    <w:rsid w:val="008F06C4"/>
    <w:rsid w:val="008F327F"/>
    <w:rsid w:val="008F3856"/>
    <w:rsid w:val="008F546B"/>
    <w:rsid w:val="008F6879"/>
    <w:rsid w:val="0090059C"/>
    <w:rsid w:val="00901ABB"/>
    <w:rsid w:val="00902A72"/>
    <w:rsid w:val="00904DCE"/>
    <w:rsid w:val="00906518"/>
    <w:rsid w:val="009136F8"/>
    <w:rsid w:val="00924526"/>
    <w:rsid w:val="0093334F"/>
    <w:rsid w:val="00933AEF"/>
    <w:rsid w:val="0093563D"/>
    <w:rsid w:val="009438F4"/>
    <w:rsid w:val="00946576"/>
    <w:rsid w:val="00946A55"/>
    <w:rsid w:val="009567C0"/>
    <w:rsid w:val="00960AA1"/>
    <w:rsid w:val="00960B20"/>
    <w:rsid w:val="00963D3A"/>
    <w:rsid w:val="00970A1E"/>
    <w:rsid w:val="00973DC2"/>
    <w:rsid w:val="009823C2"/>
    <w:rsid w:val="00985F06"/>
    <w:rsid w:val="00986790"/>
    <w:rsid w:val="00990002"/>
    <w:rsid w:val="00990948"/>
    <w:rsid w:val="00992AFB"/>
    <w:rsid w:val="009974A2"/>
    <w:rsid w:val="009A2D12"/>
    <w:rsid w:val="009B3E0F"/>
    <w:rsid w:val="009B4E66"/>
    <w:rsid w:val="009C1F5E"/>
    <w:rsid w:val="009C7011"/>
    <w:rsid w:val="009D13FA"/>
    <w:rsid w:val="009D1C79"/>
    <w:rsid w:val="009D1ECC"/>
    <w:rsid w:val="009D25A7"/>
    <w:rsid w:val="009D5C39"/>
    <w:rsid w:val="009E16BA"/>
    <w:rsid w:val="009F05F1"/>
    <w:rsid w:val="009F4648"/>
    <w:rsid w:val="009F7107"/>
    <w:rsid w:val="00A04BDD"/>
    <w:rsid w:val="00A12615"/>
    <w:rsid w:val="00A135CF"/>
    <w:rsid w:val="00A13AFD"/>
    <w:rsid w:val="00A1594D"/>
    <w:rsid w:val="00A2041C"/>
    <w:rsid w:val="00A25262"/>
    <w:rsid w:val="00A32666"/>
    <w:rsid w:val="00A32F0C"/>
    <w:rsid w:val="00A33437"/>
    <w:rsid w:val="00A3409A"/>
    <w:rsid w:val="00A355A5"/>
    <w:rsid w:val="00A62CBE"/>
    <w:rsid w:val="00A66A31"/>
    <w:rsid w:val="00A75F33"/>
    <w:rsid w:val="00A77D66"/>
    <w:rsid w:val="00A910F4"/>
    <w:rsid w:val="00AA0205"/>
    <w:rsid w:val="00AA4612"/>
    <w:rsid w:val="00AA5FB7"/>
    <w:rsid w:val="00AC6AB2"/>
    <w:rsid w:val="00AD2653"/>
    <w:rsid w:val="00AD6287"/>
    <w:rsid w:val="00AD6498"/>
    <w:rsid w:val="00AE3429"/>
    <w:rsid w:val="00AF19D9"/>
    <w:rsid w:val="00B047A3"/>
    <w:rsid w:val="00B04E0E"/>
    <w:rsid w:val="00B07306"/>
    <w:rsid w:val="00B1526A"/>
    <w:rsid w:val="00B16803"/>
    <w:rsid w:val="00B2029A"/>
    <w:rsid w:val="00B20D83"/>
    <w:rsid w:val="00B24599"/>
    <w:rsid w:val="00B245C5"/>
    <w:rsid w:val="00B2713A"/>
    <w:rsid w:val="00B271FA"/>
    <w:rsid w:val="00B3665F"/>
    <w:rsid w:val="00B4248E"/>
    <w:rsid w:val="00B528B1"/>
    <w:rsid w:val="00B5713B"/>
    <w:rsid w:val="00B61019"/>
    <w:rsid w:val="00B63186"/>
    <w:rsid w:val="00B63C75"/>
    <w:rsid w:val="00B84033"/>
    <w:rsid w:val="00B86BEF"/>
    <w:rsid w:val="00B91B2E"/>
    <w:rsid w:val="00B91D20"/>
    <w:rsid w:val="00B94C2B"/>
    <w:rsid w:val="00B9707D"/>
    <w:rsid w:val="00BB2616"/>
    <w:rsid w:val="00BB29AD"/>
    <w:rsid w:val="00BB58B2"/>
    <w:rsid w:val="00BB6AD3"/>
    <w:rsid w:val="00BC08D2"/>
    <w:rsid w:val="00BD2D91"/>
    <w:rsid w:val="00BD2F29"/>
    <w:rsid w:val="00BD5959"/>
    <w:rsid w:val="00BD7ADD"/>
    <w:rsid w:val="00BE5E86"/>
    <w:rsid w:val="00BE65F1"/>
    <w:rsid w:val="00BF0041"/>
    <w:rsid w:val="00BF68C5"/>
    <w:rsid w:val="00C13CEA"/>
    <w:rsid w:val="00C21E2B"/>
    <w:rsid w:val="00C31F2B"/>
    <w:rsid w:val="00C361B4"/>
    <w:rsid w:val="00C361D8"/>
    <w:rsid w:val="00C45AAD"/>
    <w:rsid w:val="00C464AD"/>
    <w:rsid w:val="00C51F66"/>
    <w:rsid w:val="00C539DF"/>
    <w:rsid w:val="00C623FE"/>
    <w:rsid w:val="00C6767A"/>
    <w:rsid w:val="00C67B2D"/>
    <w:rsid w:val="00C75720"/>
    <w:rsid w:val="00C75FB9"/>
    <w:rsid w:val="00C7705F"/>
    <w:rsid w:val="00CA1122"/>
    <w:rsid w:val="00CA5E27"/>
    <w:rsid w:val="00CB6003"/>
    <w:rsid w:val="00CB60EA"/>
    <w:rsid w:val="00CC07A7"/>
    <w:rsid w:val="00CC2C44"/>
    <w:rsid w:val="00CC3C9A"/>
    <w:rsid w:val="00CD20A3"/>
    <w:rsid w:val="00CF3731"/>
    <w:rsid w:val="00CF3F41"/>
    <w:rsid w:val="00CF5B64"/>
    <w:rsid w:val="00CF6A61"/>
    <w:rsid w:val="00D01FCF"/>
    <w:rsid w:val="00D06B86"/>
    <w:rsid w:val="00D10829"/>
    <w:rsid w:val="00D10F84"/>
    <w:rsid w:val="00D11519"/>
    <w:rsid w:val="00D1213C"/>
    <w:rsid w:val="00D21417"/>
    <w:rsid w:val="00D25D18"/>
    <w:rsid w:val="00D33220"/>
    <w:rsid w:val="00D4224A"/>
    <w:rsid w:val="00D430B7"/>
    <w:rsid w:val="00D436D9"/>
    <w:rsid w:val="00D44F08"/>
    <w:rsid w:val="00D6121B"/>
    <w:rsid w:val="00D6464B"/>
    <w:rsid w:val="00D67E2E"/>
    <w:rsid w:val="00D70742"/>
    <w:rsid w:val="00D73ABB"/>
    <w:rsid w:val="00D84E2F"/>
    <w:rsid w:val="00D9282A"/>
    <w:rsid w:val="00D964DC"/>
    <w:rsid w:val="00DA5E57"/>
    <w:rsid w:val="00DB4AE4"/>
    <w:rsid w:val="00DB5553"/>
    <w:rsid w:val="00DC0A55"/>
    <w:rsid w:val="00DD178D"/>
    <w:rsid w:val="00DD2807"/>
    <w:rsid w:val="00DD4047"/>
    <w:rsid w:val="00DD47DC"/>
    <w:rsid w:val="00DD4868"/>
    <w:rsid w:val="00DD4E5B"/>
    <w:rsid w:val="00DE3A3D"/>
    <w:rsid w:val="00DE3A63"/>
    <w:rsid w:val="00DF6DD1"/>
    <w:rsid w:val="00DF76F9"/>
    <w:rsid w:val="00E02E50"/>
    <w:rsid w:val="00E03AC4"/>
    <w:rsid w:val="00E05B9A"/>
    <w:rsid w:val="00E1164A"/>
    <w:rsid w:val="00E148FD"/>
    <w:rsid w:val="00E33BFC"/>
    <w:rsid w:val="00E365B5"/>
    <w:rsid w:val="00E378F2"/>
    <w:rsid w:val="00E409BC"/>
    <w:rsid w:val="00E435EF"/>
    <w:rsid w:val="00E45CA4"/>
    <w:rsid w:val="00E63672"/>
    <w:rsid w:val="00E65572"/>
    <w:rsid w:val="00E65FB6"/>
    <w:rsid w:val="00E6618D"/>
    <w:rsid w:val="00E70235"/>
    <w:rsid w:val="00E73A37"/>
    <w:rsid w:val="00E73C4E"/>
    <w:rsid w:val="00E85643"/>
    <w:rsid w:val="00E87DE1"/>
    <w:rsid w:val="00E90245"/>
    <w:rsid w:val="00E9249D"/>
    <w:rsid w:val="00EA487C"/>
    <w:rsid w:val="00EB61CA"/>
    <w:rsid w:val="00EC18A3"/>
    <w:rsid w:val="00EC22AC"/>
    <w:rsid w:val="00EC4F16"/>
    <w:rsid w:val="00EE0A83"/>
    <w:rsid w:val="00EE1746"/>
    <w:rsid w:val="00EE24C4"/>
    <w:rsid w:val="00EE6CCE"/>
    <w:rsid w:val="00EE7B8C"/>
    <w:rsid w:val="00EF288E"/>
    <w:rsid w:val="00EF66BD"/>
    <w:rsid w:val="00F0151F"/>
    <w:rsid w:val="00F11F1E"/>
    <w:rsid w:val="00F12D86"/>
    <w:rsid w:val="00F131E2"/>
    <w:rsid w:val="00F156F5"/>
    <w:rsid w:val="00F17B9E"/>
    <w:rsid w:val="00F21261"/>
    <w:rsid w:val="00F2454E"/>
    <w:rsid w:val="00F25FF7"/>
    <w:rsid w:val="00F31040"/>
    <w:rsid w:val="00F348E2"/>
    <w:rsid w:val="00F36E58"/>
    <w:rsid w:val="00F40278"/>
    <w:rsid w:val="00F43ADB"/>
    <w:rsid w:val="00F45169"/>
    <w:rsid w:val="00F52824"/>
    <w:rsid w:val="00F52CCA"/>
    <w:rsid w:val="00F66B2D"/>
    <w:rsid w:val="00F70AB7"/>
    <w:rsid w:val="00F8731B"/>
    <w:rsid w:val="00F95655"/>
    <w:rsid w:val="00FA111A"/>
    <w:rsid w:val="00FA271E"/>
    <w:rsid w:val="00FB3142"/>
    <w:rsid w:val="00FB649E"/>
    <w:rsid w:val="00FC0DD5"/>
    <w:rsid w:val="00FC5996"/>
    <w:rsid w:val="00FC60D4"/>
    <w:rsid w:val="00FD1BBB"/>
    <w:rsid w:val="00FD2372"/>
    <w:rsid w:val="00FD25F7"/>
    <w:rsid w:val="00FE7C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74" fillcolor="black">
      <v:fill color="black"/>
    </o:shapedefaults>
    <o:shapelayout v:ext="edit">
      <o:idmap v:ext="edit" data="1"/>
    </o:shapelayout>
  </w:shapeDefaults>
  <w:decimalSymbol w:val="."/>
  <w:listSeparator w:val=","/>
  <w14:docId w14:val="10B30B15"/>
  <w15:docId w15:val="{C12903DA-225A-45C9-B655-62EF05460E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Braille29" w:eastAsia="Times New Roman" w:hAnsi="Braille29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58"/>
      <w:szCs w:val="58"/>
    </w:rPr>
  </w:style>
  <w:style w:type="paragraph" w:styleId="Heading1">
    <w:name w:val="heading 1"/>
    <w:basedOn w:val="Normal"/>
    <w:next w:val="Normal"/>
    <w:link w:val="Heading1Char"/>
    <w:uiPriority w:val="9"/>
    <w:qFormat/>
    <w:rsid w:val="005C480E"/>
    <w:pPr>
      <w:keepNext/>
      <w:keepLines/>
      <w:spacing w:before="480" w:line="276" w:lineRule="auto"/>
      <w:outlineLvl w:val="0"/>
    </w:pPr>
    <w:rPr>
      <w:rFonts w:ascii="Cambria" w:hAnsi="Cambria"/>
      <w:b/>
      <w:bCs/>
      <w:color w:val="365F91"/>
      <w:sz w:val="28"/>
      <w:szCs w:val="28"/>
      <w:lang w:val="x-none" w:eastAsia="x-none" w:bidi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PlainText">
    <w:name w:val="Plain Text"/>
    <w:basedOn w:val="Normal"/>
    <w:link w:val="PlainTextChar"/>
    <w:uiPriority w:val="99"/>
    <w:rsid w:val="00A910F4"/>
    <w:rPr>
      <w:rFonts w:ascii="Courier New" w:hAnsi="Courier New"/>
      <w:sz w:val="20"/>
      <w:szCs w:val="20"/>
      <w:lang w:val="x-none" w:eastAsia="x-none"/>
    </w:rPr>
  </w:style>
  <w:style w:type="paragraph" w:customStyle="1" w:styleId="AutoCorrect">
    <w:name w:val="AutoCorrect"/>
    <w:rsid w:val="00781BD9"/>
    <w:rPr>
      <w:sz w:val="24"/>
      <w:szCs w:val="24"/>
    </w:rPr>
  </w:style>
  <w:style w:type="character" w:customStyle="1" w:styleId="PlainTextChar">
    <w:name w:val="Plain Text Char"/>
    <w:link w:val="PlainText"/>
    <w:uiPriority w:val="99"/>
    <w:rsid w:val="009D1ECC"/>
    <w:rPr>
      <w:rFonts w:ascii="Courier New" w:hAnsi="Courier New" w:cs="Courier New"/>
    </w:rPr>
  </w:style>
  <w:style w:type="character" w:customStyle="1" w:styleId="Heading1Char">
    <w:name w:val="Heading 1 Char"/>
    <w:link w:val="Heading1"/>
    <w:uiPriority w:val="9"/>
    <w:rsid w:val="005C480E"/>
    <w:rPr>
      <w:rFonts w:ascii="Cambria" w:eastAsia="Times New Roman" w:hAnsi="Cambria" w:cs="Times New Roman"/>
      <w:b/>
      <w:bCs/>
      <w:color w:val="365F91"/>
      <w:sz w:val="28"/>
      <w:szCs w:val="28"/>
      <w:lang w:bidi="en-US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48302E"/>
    <w:rPr>
      <w:rFonts w:ascii="Tahoma" w:hAnsi="Tahoma"/>
      <w:sz w:val="16"/>
      <w:szCs w:val="16"/>
      <w:lang w:val="x-none" w:eastAsia="x-none"/>
    </w:rPr>
  </w:style>
  <w:style w:type="character" w:customStyle="1" w:styleId="DocumentMapChar">
    <w:name w:val="Document Map Char"/>
    <w:link w:val="DocumentMap"/>
    <w:uiPriority w:val="99"/>
    <w:semiHidden/>
    <w:rsid w:val="0048302E"/>
    <w:rPr>
      <w:rFonts w:ascii="Tahoma" w:hAnsi="Tahoma" w:cs="Tahoma"/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46576"/>
    <w:rPr>
      <w:rFonts w:ascii="Tahoma" w:hAnsi="Tahoma"/>
      <w:sz w:val="16"/>
      <w:szCs w:val="16"/>
      <w:lang w:val="x-none" w:eastAsia="x-none"/>
    </w:rPr>
  </w:style>
  <w:style w:type="character" w:customStyle="1" w:styleId="BalloonTextChar">
    <w:name w:val="Balloon Text Char"/>
    <w:link w:val="BalloonText"/>
    <w:uiPriority w:val="99"/>
    <w:semiHidden/>
    <w:rsid w:val="00946576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110BA1"/>
    <w:rPr>
      <w:rFonts w:ascii="Times New Roman" w:eastAsia="Calibri" w:hAnsi="Times New Roman"/>
      <w:sz w:val="24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06863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85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830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1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324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64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67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59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02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emf"/><Relationship Id="rId21" Type="http://schemas.openxmlformats.org/officeDocument/2006/relationships/oleObject" Target="embeddings/oleObject9.bin"/><Relationship Id="rId42" Type="http://schemas.openxmlformats.org/officeDocument/2006/relationships/oleObject" Target="embeddings/oleObject24.bin"/><Relationship Id="rId47" Type="http://schemas.openxmlformats.org/officeDocument/2006/relationships/oleObject" Target="embeddings/oleObject27.bin"/><Relationship Id="rId63" Type="http://schemas.openxmlformats.org/officeDocument/2006/relationships/oleObject" Target="embeddings/oleObject35.bin"/><Relationship Id="rId68" Type="http://schemas.openxmlformats.org/officeDocument/2006/relationships/image" Target="media/image27.emf"/><Relationship Id="rId16" Type="http://schemas.openxmlformats.org/officeDocument/2006/relationships/image" Target="media/image6.emf"/><Relationship Id="rId11" Type="http://schemas.openxmlformats.org/officeDocument/2006/relationships/oleObject" Target="embeddings/oleObject4.bin"/><Relationship Id="rId32" Type="http://schemas.openxmlformats.org/officeDocument/2006/relationships/oleObject" Target="embeddings/oleObject16.bin"/><Relationship Id="rId37" Type="http://schemas.openxmlformats.org/officeDocument/2006/relationships/oleObject" Target="embeddings/oleObject20.bin"/><Relationship Id="rId53" Type="http://schemas.openxmlformats.org/officeDocument/2006/relationships/oleObject" Target="embeddings/oleObject30.bin"/><Relationship Id="rId58" Type="http://schemas.openxmlformats.org/officeDocument/2006/relationships/image" Target="media/image22.emf"/><Relationship Id="rId74" Type="http://schemas.openxmlformats.org/officeDocument/2006/relationships/image" Target="media/image30.emf"/><Relationship Id="rId79" Type="http://schemas.openxmlformats.org/officeDocument/2006/relationships/theme" Target="theme/theme1.xml"/><Relationship Id="rId5" Type="http://schemas.openxmlformats.org/officeDocument/2006/relationships/image" Target="media/image1.emf"/><Relationship Id="rId61" Type="http://schemas.openxmlformats.org/officeDocument/2006/relationships/oleObject" Target="embeddings/oleObject34.bin"/><Relationship Id="rId82" Type="http://schemas.openxmlformats.org/officeDocument/2006/relationships/customXml" Target="../customXml/item4.xml"/><Relationship Id="rId19" Type="http://schemas.openxmlformats.org/officeDocument/2006/relationships/oleObject" Target="embeddings/oleObject8.bin"/><Relationship Id="rId14" Type="http://schemas.openxmlformats.org/officeDocument/2006/relationships/image" Target="media/image5.emf"/><Relationship Id="rId22" Type="http://schemas.openxmlformats.org/officeDocument/2006/relationships/image" Target="media/image9.emf"/><Relationship Id="rId27" Type="http://schemas.openxmlformats.org/officeDocument/2006/relationships/oleObject" Target="embeddings/oleObject12.bin"/><Relationship Id="rId30" Type="http://schemas.openxmlformats.org/officeDocument/2006/relationships/oleObject" Target="embeddings/oleObject14.bin"/><Relationship Id="rId35" Type="http://schemas.openxmlformats.org/officeDocument/2006/relationships/image" Target="media/image13.emf"/><Relationship Id="rId43" Type="http://schemas.openxmlformats.org/officeDocument/2006/relationships/oleObject" Target="embeddings/oleObject25.bin"/><Relationship Id="rId48" Type="http://schemas.openxmlformats.org/officeDocument/2006/relationships/image" Target="media/image17.emf"/><Relationship Id="rId56" Type="http://schemas.openxmlformats.org/officeDocument/2006/relationships/image" Target="media/image21.emf"/><Relationship Id="rId64" Type="http://schemas.openxmlformats.org/officeDocument/2006/relationships/image" Target="media/image25.emf"/><Relationship Id="rId69" Type="http://schemas.openxmlformats.org/officeDocument/2006/relationships/oleObject" Target="embeddings/oleObject38.bin"/><Relationship Id="rId77" Type="http://schemas.openxmlformats.org/officeDocument/2006/relationships/oleObject" Target="embeddings/oleObject42.bin"/><Relationship Id="rId8" Type="http://schemas.openxmlformats.org/officeDocument/2006/relationships/oleObject" Target="embeddings/oleObject2.bin"/><Relationship Id="rId51" Type="http://schemas.openxmlformats.org/officeDocument/2006/relationships/oleObject" Target="embeddings/oleObject29.bin"/><Relationship Id="rId72" Type="http://schemas.openxmlformats.org/officeDocument/2006/relationships/image" Target="media/image29.emf"/><Relationship Id="rId80" Type="http://schemas.openxmlformats.org/officeDocument/2006/relationships/customXml" Target="../customXml/item2.xml"/><Relationship Id="rId3" Type="http://schemas.openxmlformats.org/officeDocument/2006/relationships/settings" Target="settings.xml"/><Relationship Id="rId12" Type="http://schemas.openxmlformats.org/officeDocument/2006/relationships/image" Target="media/image4.emf"/><Relationship Id="rId17" Type="http://schemas.openxmlformats.org/officeDocument/2006/relationships/oleObject" Target="embeddings/oleObject7.bin"/><Relationship Id="rId25" Type="http://schemas.openxmlformats.org/officeDocument/2006/relationships/oleObject" Target="embeddings/oleObject11.bin"/><Relationship Id="rId33" Type="http://schemas.openxmlformats.org/officeDocument/2006/relationships/oleObject" Target="embeddings/oleObject17.bin"/><Relationship Id="rId38" Type="http://schemas.openxmlformats.org/officeDocument/2006/relationships/oleObject" Target="embeddings/oleObject21.bin"/><Relationship Id="rId46" Type="http://schemas.openxmlformats.org/officeDocument/2006/relationships/image" Target="media/image16.emf"/><Relationship Id="rId59" Type="http://schemas.openxmlformats.org/officeDocument/2006/relationships/oleObject" Target="embeddings/oleObject33.bin"/><Relationship Id="rId67" Type="http://schemas.openxmlformats.org/officeDocument/2006/relationships/oleObject" Target="embeddings/oleObject37.bin"/><Relationship Id="rId20" Type="http://schemas.openxmlformats.org/officeDocument/2006/relationships/image" Target="media/image8.emf"/><Relationship Id="rId41" Type="http://schemas.openxmlformats.org/officeDocument/2006/relationships/image" Target="media/image14.emf"/><Relationship Id="rId54" Type="http://schemas.openxmlformats.org/officeDocument/2006/relationships/image" Target="media/image20.emf"/><Relationship Id="rId62" Type="http://schemas.openxmlformats.org/officeDocument/2006/relationships/image" Target="media/image24.emf"/><Relationship Id="rId70" Type="http://schemas.openxmlformats.org/officeDocument/2006/relationships/image" Target="media/image28.emf"/><Relationship Id="rId75" Type="http://schemas.openxmlformats.org/officeDocument/2006/relationships/oleObject" Target="embeddings/oleObject41.bin"/><Relationship Id="rId1" Type="http://schemas.openxmlformats.org/officeDocument/2006/relationships/customXml" Target="../customXml/item1.xml"/><Relationship Id="rId6" Type="http://schemas.openxmlformats.org/officeDocument/2006/relationships/oleObject" Target="embeddings/oleObject1.bin"/><Relationship Id="rId15" Type="http://schemas.openxmlformats.org/officeDocument/2006/relationships/oleObject" Target="embeddings/oleObject6.bin"/><Relationship Id="rId23" Type="http://schemas.openxmlformats.org/officeDocument/2006/relationships/oleObject" Target="embeddings/oleObject10.bin"/><Relationship Id="rId28" Type="http://schemas.openxmlformats.org/officeDocument/2006/relationships/image" Target="media/image12.emf"/><Relationship Id="rId36" Type="http://schemas.openxmlformats.org/officeDocument/2006/relationships/oleObject" Target="embeddings/oleObject19.bin"/><Relationship Id="rId49" Type="http://schemas.openxmlformats.org/officeDocument/2006/relationships/oleObject" Target="embeddings/oleObject28.bin"/><Relationship Id="rId57" Type="http://schemas.openxmlformats.org/officeDocument/2006/relationships/oleObject" Target="embeddings/oleObject32.bin"/><Relationship Id="rId10" Type="http://schemas.openxmlformats.org/officeDocument/2006/relationships/oleObject" Target="embeddings/oleObject3.bin"/><Relationship Id="rId31" Type="http://schemas.openxmlformats.org/officeDocument/2006/relationships/oleObject" Target="embeddings/oleObject15.bin"/><Relationship Id="rId44" Type="http://schemas.openxmlformats.org/officeDocument/2006/relationships/image" Target="media/image15.emf"/><Relationship Id="rId52" Type="http://schemas.openxmlformats.org/officeDocument/2006/relationships/image" Target="media/image19.emf"/><Relationship Id="rId60" Type="http://schemas.openxmlformats.org/officeDocument/2006/relationships/image" Target="media/image23.emf"/><Relationship Id="rId65" Type="http://schemas.openxmlformats.org/officeDocument/2006/relationships/oleObject" Target="embeddings/oleObject36.bin"/><Relationship Id="rId73" Type="http://schemas.openxmlformats.org/officeDocument/2006/relationships/oleObject" Target="embeddings/oleObject40.bin"/><Relationship Id="rId78" Type="http://schemas.openxmlformats.org/officeDocument/2006/relationships/fontTable" Target="fontTable.xml"/><Relationship Id="rId81" Type="http://schemas.openxmlformats.org/officeDocument/2006/relationships/customXml" Target="../customXml/item3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3" Type="http://schemas.openxmlformats.org/officeDocument/2006/relationships/oleObject" Target="embeddings/oleObject5.bin"/><Relationship Id="rId18" Type="http://schemas.openxmlformats.org/officeDocument/2006/relationships/image" Target="media/image7.emf"/><Relationship Id="rId39" Type="http://schemas.openxmlformats.org/officeDocument/2006/relationships/oleObject" Target="embeddings/oleObject22.bin"/><Relationship Id="rId34" Type="http://schemas.openxmlformats.org/officeDocument/2006/relationships/oleObject" Target="embeddings/oleObject18.bin"/><Relationship Id="rId50" Type="http://schemas.openxmlformats.org/officeDocument/2006/relationships/image" Target="media/image18.emf"/><Relationship Id="rId55" Type="http://schemas.openxmlformats.org/officeDocument/2006/relationships/oleObject" Target="embeddings/oleObject31.bin"/><Relationship Id="rId76" Type="http://schemas.openxmlformats.org/officeDocument/2006/relationships/image" Target="media/image31.emf"/><Relationship Id="rId7" Type="http://schemas.openxmlformats.org/officeDocument/2006/relationships/image" Target="media/image2.emf"/><Relationship Id="rId71" Type="http://schemas.openxmlformats.org/officeDocument/2006/relationships/oleObject" Target="embeddings/oleObject39.bin"/><Relationship Id="rId2" Type="http://schemas.openxmlformats.org/officeDocument/2006/relationships/styles" Target="styles.xml"/><Relationship Id="rId29" Type="http://schemas.openxmlformats.org/officeDocument/2006/relationships/oleObject" Target="embeddings/oleObject13.bin"/><Relationship Id="rId24" Type="http://schemas.openxmlformats.org/officeDocument/2006/relationships/image" Target="media/image10.emf"/><Relationship Id="rId40" Type="http://schemas.openxmlformats.org/officeDocument/2006/relationships/oleObject" Target="embeddings/oleObject23.bin"/><Relationship Id="rId45" Type="http://schemas.openxmlformats.org/officeDocument/2006/relationships/oleObject" Target="embeddings/oleObject26.bin"/><Relationship Id="rId66" Type="http://schemas.openxmlformats.org/officeDocument/2006/relationships/image" Target="media/image26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G:\Tiger%20Templates\New%20Tiger%20Template%20(CA)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F654954D4667A4EB25F23F299F970CB" ma:contentTypeVersion="13" ma:contentTypeDescription="Create a new document." ma:contentTypeScope="" ma:versionID="8b3b7c0b6952a05c9ac141afe8f5d5f9">
  <xsd:schema xmlns:xsd="http://www.w3.org/2001/XMLSchema" xmlns:xs="http://www.w3.org/2001/XMLSchema" xmlns:p="http://schemas.microsoft.com/office/2006/metadata/properties" xmlns:ns1="http://schemas.microsoft.com/sharepoint/v3" xmlns:ns2="548dda24-fa99-4205-9c33-4f184450e885" xmlns:ns3="10edd099-e909-4dc8-9b9c-3acf567eb4ac" targetNamespace="http://schemas.microsoft.com/office/2006/metadata/properties" ma:root="true" ma:fieldsID="b7faffc1c7cd6899bf6aedfee8694cac" ns1:_="" ns2:_="" ns3:_="">
    <xsd:import namespace="http://schemas.microsoft.com/sharepoint/v3"/>
    <xsd:import namespace="548dda24-fa99-4205-9c33-4f184450e885"/>
    <xsd:import namespace="10edd099-e909-4dc8-9b9c-3acf567eb4a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EventHashCode" minOccurs="0"/>
                <xsd:element ref="ns2:MediaServiceGenerationTime" minOccurs="0"/>
                <xsd:element ref="ns2:MediaServiceDateTaken" minOccurs="0"/>
                <xsd:element ref="ns3:SharedWithUsers" minOccurs="0"/>
                <xsd:element ref="ns3:SharedWithDetails" minOccurs="0"/>
                <xsd:element ref="ns1:_ip_UnifiedCompliancePolicyProperties" minOccurs="0"/>
                <xsd:element ref="ns1:_ip_UnifiedCompliancePolicyUIAction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7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8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48dda24-fa99-4205-9c33-4f184450e8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MediaServiceOCR" ma:index="11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0edd099-e909-4dc8-9b9c-3acf567eb4ac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F1501728-AA51-424B-808F-ACC85C1AEEA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98BF524A-778F-4013-80F4-2A8BE6DE2DD0}"/>
</file>

<file path=customXml/itemProps3.xml><?xml version="1.0" encoding="utf-8"?>
<ds:datastoreItem xmlns:ds="http://schemas.openxmlformats.org/officeDocument/2006/customXml" ds:itemID="{48A61BB7-ED85-4260-9AAB-427442D8BF17}"/>
</file>

<file path=customXml/itemProps4.xml><?xml version="1.0" encoding="utf-8"?>
<ds:datastoreItem xmlns:ds="http://schemas.openxmlformats.org/officeDocument/2006/customXml" ds:itemID="{90166575-4046-449C-91D9-E82EE9B29C6B}"/>
</file>

<file path=docProps/app.xml><?xml version="1.0" encoding="utf-8"?>
<Properties xmlns="http://schemas.openxmlformats.org/officeDocument/2006/extended-properties" xmlns:vt="http://schemas.openxmlformats.org/officeDocument/2006/docPropsVTypes">
  <Template>New Tiger Template (CA)</Template>
  <TotalTime>1089</TotalTime>
  <Pages>34</Pages>
  <Words>835</Words>
  <Characters>6256</Characters>
  <Application>Microsoft Office Word</Application>
  <DocSecurity>0</DocSecurity>
  <Lines>52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,,5VI</vt:lpstr>
    </vt:vector>
  </TitlesOfParts>
  <Company>PIA</Company>
  <LinksUpToDate>false</LinksUpToDate>
  <CharactersWithSpaces>7077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,,5VI</dc:title>
  <dc:creator>Mike</dc:creator>
  <cp:lastModifiedBy>NC-DPS</cp:lastModifiedBy>
  <cp:revision>107</cp:revision>
  <cp:lastPrinted>2020-03-02T17:59:00Z</cp:lastPrinted>
  <dcterms:created xsi:type="dcterms:W3CDTF">2020-02-10T14:15:00Z</dcterms:created>
  <dcterms:modified xsi:type="dcterms:W3CDTF">2020-03-02T18:42:00Z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0x0101001F654954D4667A4EB25F23F299F970CB</vt:lpwstr>
  </property>
</Properties>
</file>